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A48F" w14:textId="4EA4BBC1" w:rsidR="004B2925" w:rsidRPr="00EF094C" w:rsidRDefault="00EF094C" w:rsidP="00EF094C">
      <w:pPr>
        <w:pStyle w:val="Naslovobrazca"/>
      </w:pPr>
      <w:bookmarkStart w:id="0" w:name="_Toc532392574"/>
      <w:bookmarkStart w:id="1" w:name="_Toc532538616"/>
      <w:bookmarkStart w:id="2" w:name="_Toc221002307"/>
      <w:r w:rsidRPr="00EF094C">
        <w:t>PODATKI O GOSPODARSKEM SUBJEKTU</w:t>
      </w:r>
      <w:bookmarkEnd w:id="0"/>
      <w:bookmarkEnd w:id="1"/>
      <w:bookmarkEnd w:id="2"/>
    </w:p>
    <w:p w14:paraId="5178DDF7" w14:textId="77777777" w:rsidR="007F0913" w:rsidRDefault="004B2925" w:rsidP="005716E2">
      <w:pPr>
        <w:pStyle w:val="Brezrazmikov"/>
        <w:jc w:val="center"/>
      </w:pPr>
      <w:r>
        <w:t>v postopku oddaje javnega naročila</w:t>
      </w:r>
      <w:r w:rsidR="005716E2">
        <w:t xml:space="preserve"> </w:t>
      </w:r>
      <w:r w:rsidR="0021452D" w:rsidRPr="0021452D">
        <w:t>STORITVE S PODROČJA ODPADNIH VOD</w:t>
      </w:r>
      <w:r w:rsidR="007F0913">
        <w:t xml:space="preserve"> </w:t>
      </w:r>
    </w:p>
    <w:p w14:paraId="6BE5D03F" w14:textId="5D77A16E" w:rsidR="004B2925" w:rsidRDefault="007F0913" w:rsidP="005716E2">
      <w:pPr>
        <w:pStyle w:val="Brezrazmikov"/>
        <w:jc w:val="center"/>
      </w:pPr>
      <w:r>
        <w:t>– sklop 1:  Prevzem grezničnih gošč in blata ter čiščenje kanalizacije</w:t>
      </w:r>
    </w:p>
    <w:p w14:paraId="0366E15B" w14:textId="77777777" w:rsidR="007F0913" w:rsidRPr="004750C8" w:rsidRDefault="007F0913" w:rsidP="007F0913">
      <w:pPr>
        <w:pStyle w:val="Brezrazmikov"/>
        <w:jc w:val="center"/>
        <w:rPr>
          <w:rFonts w:cstheme="minorHAnsi"/>
        </w:rPr>
      </w:pPr>
    </w:p>
    <w:p w14:paraId="1CE01616" w14:textId="77777777" w:rsidR="007F0913" w:rsidRPr="004750C8" w:rsidRDefault="007F0913" w:rsidP="007F0913">
      <w:pPr>
        <w:pStyle w:val="Brezrazmikov"/>
        <w:rPr>
          <w:rFonts w:cstheme="minorHAnsi"/>
        </w:rPr>
      </w:pPr>
      <w:r w:rsidRPr="004750C8">
        <w:rPr>
          <w:rFonts w:cstheme="minorHAnsi"/>
        </w:rPr>
        <w:t>V ponudbi nastopamo kot:</w:t>
      </w: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980"/>
        <w:gridCol w:w="7796"/>
      </w:tblGrid>
      <w:tr w:rsidR="007F0913" w:rsidRPr="004750C8" w14:paraId="3885A5BF" w14:textId="77777777" w:rsidTr="003B32CA">
        <w:tc>
          <w:tcPr>
            <w:tcW w:w="1980" w:type="dxa"/>
          </w:tcPr>
          <w:p w14:paraId="5BBBFC0B" w14:textId="77777777" w:rsidR="007F0913" w:rsidRPr="004750C8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60813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</w:rPr>
              <w:t xml:space="preserve"> Ponudnik</w:t>
            </w:r>
          </w:p>
        </w:tc>
        <w:tc>
          <w:tcPr>
            <w:tcW w:w="7796" w:type="dxa"/>
          </w:tcPr>
          <w:p w14:paraId="55C118B9" w14:textId="77777777" w:rsidR="007F0913" w:rsidRPr="004750C8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10486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</w:rPr>
              <w:t xml:space="preserve"> kot samostojni ponudnik</w:t>
            </w:r>
          </w:p>
          <w:p w14:paraId="6BDE4C2B" w14:textId="77777777" w:rsidR="007F0913" w:rsidRPr="004750C8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5905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</w:rPr>
              <w:t xml:space="preserve"> kot vodilni ponudnik v skupini ponudnikov (parterjev)</w:t>
            </w:r>
          </w:p>
          <w:p w14:paraId="4A1CFB17" w14:textId="77777777" w:rsidR="007F0913" w:rsidRPr="004750C8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5197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</w:rPr>
              <w:t xml:space="preserve"> kot ponudnik t.j. partner v skupini ponudnikov</w:t>
            </w:r>
          </w:p>
          <w:p w14:paraId="54D989BB" w14:textId="77777777" w:rsidR="007F0913" w:rsidRPr="004750C8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35150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</w:rPr>
              <w:t xml:space="preserve"> kot ponudnik s podizvajalci</w:t>
            </w:r>
          </w:p>
        </w:tc>
      </w:tr>
      <w:tr w:rsidR="007F0913" w:rsidRPr="004750C8" w14:paraId="246921E0" w14:textId="77777777" w:rsidTr="003B32CA">
        <w:tc>
          <w:tcPr>
            <w:tcW w:w="9776" w:type="dxa"/>
            <w:gridSpan w:val="2"/>
          </w:tcPr>
          <w:p w14:paraId="7A346FEB" w14:textId="77777777" w:rsidR="007F0913" w:rsidRPr="004750C8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986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</w:rPr>
              <w:t xml:space="preserve"> Podizvajalec naslednjega ponudnika: </w:t>
            </w:r>
            <w:sdt>
              <w:sdtPr>
                <w:rPr>
                  <w:rFonts w:cstheme="minorHAnsi"/>
                </w:rPr>
                <w:alias w:val="Vpišite ime vašega glavnega izvajalca"/>
                <w:tag w:val="Vpišite ime vašega glavnega izvajalca"/>
                <w:id w:val="1255408024"/>
                <w:placeholder>
                  <w:docPart w:val="A03034C2D67D460F880B188E3087E783"/>
                </w:placeholder>
                <w:showingPlcHdr/>
                <w:text/>
              </w:sdtPr>
              <w:sdtContent>
                <w:r w:rsidR="007F0913" w:rsidRPr="004750C8">
                  <w:rPr>
                    <w:rFonts w:cstheme="minorHAnsi"/>
                    <w:color w:val="808080" w:themeColor="background1" w:themeShade="80"/>
                  </w:rPr>
                  <w:t>Vpišite naziv</w:t>
                </w:r>
              </w:sdtContent>
            </w:sdt>
            <w:r w:rsidR="007F0913" w:rsidRPr="004750C8">
              <w:rPr>
                <w:rFonts w:cstheme="minorHAnsi"/>
              </w:rPr>
              <w:t>.</w:t>
            </w:r>
          </w:p>
          <w:p w14:paraId="48B67AEA" w14:textId="77777777" w:rsidR="007F0913" w:rsidRPr="004750C8" w:rsidRDefault="007F0913" w:rsidP="003B32CA">
            <w:pPr>
              <w:pStyle w:val="Brezrazmikov"/>
              <w:rPr>
                <w:rFonts w:cstheme="minorHAnsi"/>
              </w:rPr>
            </w:pPr>
            <w:r w:rsidRPr="004750C8">
              <w:rPr>
                <w:rFonts w:cstheme="minorHAnsi"/>
              </w:rPr>
              <w:t xml:space="preserve">     Kot podizvajalec:</w:t>
            </w:r>
          </w:p>
          <w:p w14:paraId="1B963641" w14:textId="77777777" w:rsidR="007F0913" w:rsidRPr="004750C8" w:rsidRDefault="00000000" w:rsidP="003B32CA">
            <w:pPr>
              <w:pStyle w:val="Brezrazmikov"/>
              <w:ind w:left="357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27579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  <w:sz w:val="20"/>
                <w:szCs w:val="20"/>
              </w:rPr>
              <w:t xml:space="preserve"> zahtevamo neposredno plačilo s strani naročnika in prilagamo obrazec Zahteva po 94. členu ZJN-3 </w:t>
            </w:r>
          </w:p>
          <w:p w14:paraId="6CAC2DE2" w14:textId="77777777" w:rsidR="007F0913" w:rsidRPr="004750C8" w:rsidRDefault="00000000" w:rsidP="003B32CA">
            <w:pPr>
              <w:pStyle w:val="Brezrazmikov"/>
              <w:ind w:left="357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16632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 w:rsidRPr="004750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F0913" w:rsidRPr="004750C8">
              <w:rPr>
                <w:rFonts w:cstheme="minorHAnsi"/>
                <w:sz w:val="20"/>
                <w:szCs w:val="20"/>
              </w:rPr>
              <w:t xml:space="preserve"> ne zahtevamo neposrednega plačila s strani naročnika</w:t>
            </w:r>
          </w:p>
        </w:tc>
      </w:tr>
    </w:tbl>
    <w:p w14:paraId="70456211" w14:textId="77777777" w:rsidR="007F0913" w:rsidRDefault="007F0913" w:rsidP="007F0913">
      <w:pPr>
        <w:pStyle w:val="Brezrazmikov"/>
        <w:rPr>
          <w:rFonts w:cstheme="minorHAnsi"/>
        </w:rPr>
      </w:pPr>
    </w:p>
    <w:tbl>
      <w:tblPr>
        <w:tblStyle w:val="Tabelasvetlamrea1poudarek3"/>
        <w:tblW w:w="4854" w:type="pct"/>
        <w:tblLook w:val="0400" w:firstRow="0" w:lastRow="0" w:firstColumn="0" w:lastColumn="0" w:noHBand="0" w:noVBand="1"/>
      </w:tblPr>
      <w:tblGrid>
        <w:gridCol w:w="1981"/>
        <w:gridCol w:w="424"/>
        <w:gridCol w:w="143"/>
        <w:gridCol w:w="991"/>
        <w:gridCol w:w="6237"/>
      </w:tblGrid>
      <w:tr w:rsidR="007F0913" w:rsidRPr="000C5E96" w14:paraId="2BD68C0D" w14:textId="77777777" w:rsidTr="003B32CA">
        <w:tc>
          <w:tcPr>
            <w:tcW w:w="1013" w:type="pct"/>
            <w:vAlign w:val="center"/>
          </w:tcPr>
          <w:p w14:paraId="30D02242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0C5E96">
              <w:rPr>
                <w:rFonts w:cstheme="minorHAnsi"/>
              </w:rPr>
              <w:t>Firma / ime:</w:t>
            </w:r>
          </w:p>
        </w:tc>
        <w:sdt>
          <w:sdtPr>
            <w:rPr>
              <w:rFonts w:cstheme="minorHAnsi"/>
            </w:rPr>
            <w:id w:val="3789900"/>
            <w:placeholder>
              <w:docPart w:val="44863F4C186F45E9AFBDD37FE25BD281"/>
            </w:placeholder>
            <w:showingPlcHdr/>
            <w:text/>
          </w:sdtPr>
          <w:sdtContent>
            <w:tc>
              <w:tcPr>
                <w:tcW w:w="3987" w:type="pct"/>
                <w:gridSpan w:val="4"/>
                <w:vAlign w:val="center"/>
              </w:tcPr>
              <w:p w14:paraId="3BBF1006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133458F4" w14:textId="77777777" w:rsidTr="003B32CA">
        <w:tc>
          <w:tcPr>
            <w:tcW w:w="1013" w:type="pct"/>
            <w:vAlign w:val="center"/>
          </w:tcPr>
          <w:p w14:paraId="60C78857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0C5E96">
              <w:rPr>
                <w:rFonts w:cstheme="minorHAnsi"/>
                <w:lang w:val="x-none"/>
              </w:rPr>
              <w:t>Naslov</w:t>
            </w:r>
            <w:r w:rsidRPr="000C5E96"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-648520030"/>
            <w:placeholder>
              <w:docPart w:val="C056707FCF41434AAC221AD4E3059A93"/>
            </w:placeholder>
            <w:showingPlcHdr/>
            <w:text/>
          </w:sdtPr>
          <w:sdtContent>
            <w:tc>
              <w:tcPr>
                <w:tcW w:w="3987" w:type="pct"/>
                <w:gridSpan w:val="4"/>
                <w:vAlign w:val="center"/>
              </w:tcPr>
              <w:p w14:paraId="61C66598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1C18608D" w14:textId="77777777" w:rsidTr="003B32CA">
        <w:tc>
          <w:tcPr>
            <w:tcW w:w="1303" w:type="pct"/>
            <w:gridSpan w:val="3"/>
            <w:vAlign w:val="center"/>
          </w:tcPr>
          <w:p w14:paraId="5A454F39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0C5E96">
              <w:rPr>
                <w:rFonts w:cstheme="minorHAnsi"/>
                <w:lang w:val="x-none"/>
              </w:rPr>
              <w:t xml:space="preserve">Matična številka </w:t>
            </w:r>
            <w:r w:rsidRPr="000C5E96"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-1034424936"/>
            <w:placeholder>
              <w:docPart w:val="46A0C271A91C4EC4AE356947B2B23544"/>
            </w:placeholder>
            <w:showingPlcHdr/>
            <w:text/>
          </w:sdtPr>
          <w:sdtContent>
            <w:tc>
              <w:tcPr>
                <w:tcW w:w="3697" w:type="pct"/>
                <w:gridSpan w:val="2"/>
                <w:vAlign w:val="center"/>
              </w:tcPr>
              <w:p w14:paraId="2FFD1B98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5FDB4A12" w14:textId="77777777" w:rsidTr="003B32CA">
        <w:tc>
          <w:tcPr>
            <w:tcW w:w="1303" w:type="pct"/>
            <w:gridSpan w:val="3"/>
            <w:vAlign w:val="center"/>
          </w:tcPr>
          <w:p w14:paraId="6E3CBBE4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0C5E96">
              <w:rPr>
                <w:rFonts w:cstheme="minorHAnsi"/>
              </w:rPr>
              <w:t xml:space="preserve">ID </w:t>
            </w:r>
            <w:r w:rsidRPr="000C5E96">
              <w:rPr>
                <w:rFonts w:cstheme="minorHAnsi"/>
                <w:lang w:val="x-none"/>
              </w:rPr>
              <w:t>za DDV</w:t>
            </w:r>
            <w:r w:rsidRPr="000C5E96"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1351986131"/>
            <w:placeholder>
              <w:docPart w:val="920750659DE74110A0A2867CAC3CC666"/>
            </w:placeholder>
            <w:showingPlcHdr/>
            <w:text/>
          </w:sdtPr>
          <w:sdtContent>
            <w:tc>
              <w:tcPr>
                <w:tcW w:w="3697" w:type="pct"/>
                <w:gridSpan w:val="2"/>
                <w:vAlign w:val="center"/>
              </w:tcPr>
              <w:p w14:paraId="2B00FC49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71DE6A37" w14:textId="77777777" w:rsidTr="003B32CA">
        <w:tc>
          <w:tcPr>
            <w:tcW w:w="1303" w:type="pct"/>
            <w:gridSpan w:val="3"/>
            <w:vAlign w:val="center"/>
          </w:tcPr>
          <w:p w14:paraId="7AB56E4D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>
              <w:rPr>
                <w:rFonts w:cstheme="minorHAnsi"/>
              </w:rPr>
              <w:t>Registrirana dejavnost</w:t>
            </w:r>
            <w:r>
              <w:rPr>
                <w:rStyle w:val="Sprotnaopomba-sklic"/>
                <w:rFonts w:cstheme="minorHAnsi"/>
              </w:rPr>
              <w:footnoteReference w:id="1"/>
            </w:r>
            <w:r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1693950998"/>
            <w:placeholder>
              <w:docPart w:val="445EF5BCCC004545931AB257C284B5CE"/>
            </w:placeholder>
            <w:showingPlcHdr/>
            <w:text/>
          </w:sdtPr>
          <w:sdtContent>
            <w:tc>
              <w:tcPr>
                <w:tcW w:w="3697" w:type="pct"/>
                <w:gridSpan w:val="2"/>
                <w:vAlign w:val="center"/>
              </w:tcPr>
              <w:p w14:paraId="1D55710B" w14:textId="77777777" w:rsidR="007F0913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16366E2E" w14:textId="77777777" w:rsidTr="003B32CA">
        <w:tc>
          <w:tcPr>
            <w:tcW w:w="1303" w:type="pct"/>
            <w:gridSpan w:val="3"/>
            <w:vAlign w:val="center"/>
          </w:tcPr>
          <w:p w14:paraId="7C9DBB29" w14:textId="77777777" w:rsidR="007F0913" w:rsidRPr="000C5E96" w:rsidRDefault="007F0913" w:rsidP="003B32CA">
            <w:pPr>
              <w:pStyle w:val="Brezrazmikov"/>
              <w:rPr>
                <w:rFonts w:cstheme="minorHAnsi"/>
                <w:lang w:val="x-none"/>
              </w:rPr>
            </w:pPr>
            <w:r w:rsidRPr="000C5E96">
              <w:rPr>
                <w:rFonts w:cstheme="minorHAnsi"/>
              </w:rPr>
              <w:t>IBAN</w:t>
            </w:r>
            <w:r w:rsidRPr="000C5E96">
              <w:rPr>
                <w:rStyle w:val="Sprotnaopomba-sklic"/>
                <w:rFonts w:cstheme="minorHAnsi"/>
              </w:rPr>
              <w:footnoteReference w:id="2"/>
            </w:r>
            <w:r w:rsidRPr="000C5E96"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254413758"/>
            <w:placeholder>
              <w:docPart w:val="11CC51495A804570B42F9CC1CDD3E19E"/>
            </w:placeholder>
            <w:showingPlcHdr/>
            <w:text/>
          </w:sdtPr>
          <w:sdtContent>
            <w:tc>
              <w:tcPr>
                <w:tcW w:w="3697" w:type="pct"/>
                <w:gridSpan w:val="2"/>
                <w:vAlign w:val="center"/>
              </w:tcPr>
              <w:p w14:paraId="4A220569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340431FD" w14:textId="77777777" w:rsidTr="003B32CA">
        <w:tc>
          <w:tcPr>
            <w:tcW w:w="1303" w:type="pct"/>
            <w:gridSpan w:val="3"/>
            <w:vAlign w:val="center"/>
          </w:tcPr>
          <w:p w14:paraId="412D96CE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>
              <w:rPr>
                <w:rFonts w:cstheme="minorHAnsi"/>
              </w:rPr>
              <w:t>Uradni e-naslov:</w:t>
            </w:r>
          </w:p>
        </w:tc>
        <w:sdt>
          <w:sdtPr>
            <w:rPr>
              <w:rFonts w:cstheme="minorHAnsi"/>
            </w:rPr>
            <w:id w:val="-1173720538"/>
            <w:placeholder>
              <w:docPart w:val="835210EB8DF14521B249FEA32916C986"/>
            </w:placeholder>
            <w:showingPlcHdr/>
            <w:text/>
          </w:sdtPr>
          <w:sdtContent>
            <w:tc>
              <w:tcPr>
                <w:tcW w:w="3697" w:type="pct"/>
                <w:gridSpan w:val="2"/>
                <w:vAlign w:val="center"/>
              </w:tcPr>
              <w:p w14:paraId="0CFF2A3E" w14:textId="77777777" w:rsidR="007F0913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7F0913" w:rsidRPr="000C5E96" w14:paraId="760F3CB2" w14:textId="77777777" w:rsidTr="003B32CA">
        <w:tc>
          <w:tcPr>
            <w:tcW w:w="1303" w:type="pct"/>
            <w:gridSpan w:val="3"/>
            <w:vAlign w:val="center"/>
          </w:tcPr>
          <w:p w14:paraId="1FFE89DC" w14:textId="77777777" w:rsidR="007F0913" w:rsidRDefault="007F0913" w:rsidP="003B32CA">
            <w:pPr>
              <w:pStyle w:val="Brezrazmikov"/>
              <w:rPr>
                <w:rFonts w:cstheme="minorHAnsi"/>
              </w:rPr>
            </w:pPr>
            <w:r>
              <w:rPr>
                <w:rFonts w:cstheme="minorHAnsi"/>
              </w:rPr>
              <w:t>Spletna stran:</w:t>
            </w:r>
          </w:p>
        </w:tc>
        <w:tc>
          <w:tcPr>
            <w:tcW w:w="3697" w:type="pct"/>
            <w:gridSpan w:val="2"/>
            <w:vAlign w:val="center"/>
          </w:tcPr>
          <w:sdt>
            <w:sdtPr>
              <w:rPr>
                <w:rFonts w:cstheme="minorHAnsi"/>
              </w:rPr>
              <w:id w:val="-1622913665"/>
              <w:placeholder>
                <w:docPart w:val="6139B3462F914AD6BF6099D72D818A85"/>
              </w:placeholder>
              <w:showingPlcHdr/>
              <w:text/>
            </w:sdtPr>
            <w:sdtContent>
              <w:p w14:paraId="02FB7353" w14:textId="77777777" w:rsidR="007F0913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</w:rPr>
                  <w:t>U</w:t>
                </w:r>
                <w:r>
                  <w:rPr>
                    <w:rStyle w:val="Besedilooznabemesta"/>
                  </w:rPr>
                  <w:t>RL</w:t>
                </w:r>
              </w:p>
            </w:sdtContent>
          </w:sdt>
          <w:p w14:paraId="0383E5B0" w14:textId="77777777" w:rsidR="007F0913" w:rsidRDefault="00000000" w:rsidP="003B32CA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30290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F091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7F0913">
              <w:rPr>
                <w:rFonts w:cstheme="minorHAnsi"/>
              </w:rPr>
              <w:t xml:space="preserve"> Nimamo svoje spletne strani</w:t>
            </w:r>
          </w:p>
        </w:tc>
      </w:tr>
      <w:tr w:rsidR="007F0913" w:rsidRPr="000C5E96" w14:paraId="4A42F7C6" w14:textId="77777777" w:rsidTr="003B32CA">
        <w:tc>
          <w:tcPr>
            <w:tcW w:w="1303" w:type="pct"/>
            <w:gridSpan w:val="3"/>
            <w:vAlign w:val="center"/>
          </w:tcPr>
          <w:p w14:paraId="41986C7E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C96504">
              <w:t>Velikost</w:t>
            </w:r>
            <w:r>
              <w:rPr>
                <w:rStyle w:val="Sprotnaopomba-sklic"/>
              </w:rPr>
              <w:footnoteReference w:id="3"/>
            </w:r>
            <w:r w:rsidRPr="00C96504">
              <w:t>:</w:t>
            </w:r>
          </w:p>
        </w:tc>
        <w:sdt>
          <w:sdtPr>
            <w:id w:val="-761686771"/>
            <w:placeholder>
              <w:docPart w:val="D5BAD3FF1EF8477D8968487CAE5D016A"/>
            </w:placeholder>
            <w:showingPlcHdr/>
            <w:dropDownList>
              <w:listItem w:value="Izberite element."/>
              <w:listItem w:displayText="mikro podjetje" w:value="mikro podjetje"/>
              <w:listItem w:displayText="malo podjetje" w:value="malo podjetje"/>
              <w:listItem w:displayText="srednje veliko podjetje" w:value="srednje veliko podjetje"/>
              <w:listItem w:displayText="veliko podjetje" w:value="veliko podjetje"/>
            </w:dropDownList>
          </w:sdtPr>
          <w:sdtContent>
            <w:tc>
              <w:tcPr>
                <w:tcW w:w="3697" w:type="pct"/>
                <w:gridSpan w:val="2"/>
                <w:vAlign w:val="center"/>
              </w:tcPr>
              <w:p w14:paraId="0F8707CD" w14:textId="77777777" w:rsidR="007F0913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4341D5">
                  <w:rPr>
                    <w:rStyle w:val="Besedilooznabemesta"/>
                  </w:rPr>
                  <w:t>Izberite element</w:t>
                </w:r>
              </w:p>
            </w:tc>
          </w:sdtContent>
        </w:sdt>
      </w:tr>
      <w:tr w:rsidR="007F0913" w:rsidRPr="000C5E96" w14:paraId="2CFA5894" w14:textId="77777777" w:rsidTr="003B32CA">
        <w:tc>
          <w:tcPr>
            <w:tcW w:w="1810" w:type="pct"/>
            <w:gridSpan w:val="4"/>
            <w:vAlign w:val="center"/>
          </w:tcPr>
          <w:p w14:paraId="06283888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0C5E96">
              <w:rPr>
                <w:rFonts w:cstheme="minorHAnsi"/>
              </w:rPr>
              <w:t>Zakoniti zastopnik:</w:t>
            </w:r>
          </w:p>
        </w:tc>
        <w:sdt>
          <w:sdtPr>
            <w:rPr>
              <w:rFonts w:cstheme="minorHAnsi"/>
            </w:rPr>
            <w:id w:val="-978147373"/>
            <w:placeholder>
              <w:docPart w:val="0070D3B9FF504D3FB3226AB054E66289"/>
            </w:placeholder>
            <w:showingPlcHdr/>
            <w:text/>
          </w:sdtPr>
          <w:sdtContent>
            <w:tc>
              <w:tcPr>
                <w:tcW w:w="3190" w:type="pct"/>
                <w:vAlign w:val="center"/>
              </w:tcPr>
              <w:p w14:paraId="500D6577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ime in priimek</w:t>
                </w:r>
              </w:p>
            </w:tc>
          </w:sdtContent>
        </w:sdt>
      </w:tr>
      <w:tr w:rsidR="007F0913" w:rsidRPr="000C5E96" w14:paraId="0F25D7AE" w14:textId="77777777" w:rsidTr="003B32CA">
        <w:tc>
          <w:tcPr>
            <w:tcW w:w="1810" w:type="pct"/>
            <w:gridSpan w:val="4"/>
            <w:vAlign w:val="center"/>
          </w:tcPr>
          <w:p w14:paraId="1B24F125" w14:textId="77777777" w:rsidR="007F0913" w:rsidRPr="000C5E96" w:rsidRDefault="007F0913" w:rsidP="003B32CA">
            <w:pPr>
              <w:pStyle w:val="Brezrazmikov"/>
              <w:rPr>
                <w:rFonts w:cstheme="minorHAnsi"/>
              </w:rPr>
            </w:pPr>
            <w:r w:rsidRPr="000C5E96">
              <w:rPr>
                <w:rFonts w:cstheme="minorHAnsi"/>
              </w:rPr>
              <w:t xml:space="preserve">Podpisnik </w:t>
            </w:r>
            <w:r>
              <w:rPr>
                <w:rFonts w:cstheme="minorHAnsi"/>
              </w:rPr>
              <w:t>okvirnega sporazuma</w:t>
            </w:r>
            <w:r w:rsidRPr="000C5E96"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-1200556327"/>
            <w:placeholder>
              <w:docPart w:val="87383217358743DAB2236C4BE1F6B3D5"/>
            </w:placeholder>
            <w:showingPlcHdr/>
            <w:text/>
          </w:sdtPr>
          <w:sdtContent>
            <w:tc>
              <w:tcPr>
                <w:tcW w:w="3190" w:type="pct"/>
                <w:vAlign w:val="center"/>
              </w:tcPr>
              <w:p w14:paraId="7343E7F0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ime in priimek</w:t>
                </w:r>
              </w:p>
            </w:tc>
          </w:sdtContent>
        </w:sdt>
      </w:tr>
      <w:tr w:rsidR="007F0913" w:rsidRPr="000C5E96" w14:paraId="2B93FA8F" w14:textId="77777777" w:rsidTr="003B32CA">
        <w:tc>
          <w:tcPr>
            <w:tcW w:w="1810" w:type="pct"/>
            <w:gridSpan w:val="4"/>
            <w:vAlign w:val="center"/>
          </w:tcPr>
          <w:p w14:paraId="39CFDA7F" w14:textId="77777777" w:rsidR="007F0913" w:rsidRPr="000C5E96" w:rsidRDefault="007F0913" w:rsidP="003B32CA">
            <w:pPr>
              <w:pStyle w:val="Brezrazmikov"/>
              <w:jc w:val="left"/>
              <w:rPr>
                <w:rFonts w:cstheme="minorHAnsi"/>
              </w:rPr>
            </w:pPr>
            <w:r w:rsidRPr="000C5E96">
              <w:rPr>
                <w:rFonts w:cstheme="minorHAnsi"/>
              </w:rPr>
              <w:t>Pooblaščena oseba za vročanje</w:t>
            </w:r>
            <w:r w:rsidRPr="000C5E96">
              <w:rPr>
                <w:rStyle w:val="Sprotnaopomba-sklic"/>
                <w:rFonts w:cstheme="minorHAnsi"/>
              </w:rPr>
              <w:footnoteReference w:id="4"/>
            </w:r>
            <w:r w:rsidRPr="000C5E96">
              <w:rPr>
                <w:rFonts w:cstheme="minorHAnsi"/>
              </w:rPr>
              <w:t xml:space="preserve">: </w:t>
            </w:r>
          </w:p>
        </w:tc>
        <w:sdt>
          <w:sdtPr>
            <w:rPr>
              <w:rFonts w:cstheme="minorHAnsi"/>
            </w:rPr>
            <w:id w:val="1457835200"/>
            <w:placeholder>
              <w:docPart w:val="088F8F13803D40E5BC4CC03BFA550A9C"/>
            </w:placeholder>
            <w:showingPlcHdr/>
            <w:text/>
          </w:sdtPr>
          <w:sdtContent>
            <w:tc>
              <w:tcPr>
                <w:tcW w:w="3190" w:type="pct"/>
                <w:vAlign w:val="center"/>
              </w:tcPr>
              <w:p w14:paraId="75FDFB06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ime in priimek</w:t>
                </w:r>
              </w:p>
            </w:tc>
          </w:sdtContent>
        </w:sdt>
      </w:tr>
      <w:tr w:rsidR="007F0913" w:rsidRPr="000C5E96" w14:paraId="6A1A77D0" w14:textId="77777777" w:rsidTr="003B32CA">
        <w:tc>
          <w:tcPr>
            <w:tcW w:w="1810" w:type="pct"/>
            <w:gridSpan w:val="4"/>
            <w:vAlign w:val="center"/>
          </w:tcPr>
          <w:p w14:paraId="670010A5" w14:textId="77777777" w:rsidR="007F0913" w:rsidRPr="000C5E96" w:rsidRDefault="007F0913" w:rsidP="003B32CA">
            <w:pPr>
              <w:pStyle w:val="Brezrazmikov"/>
              <w:jc w:val="left"/>
              <w:rPr>
                <w:rFonts w:cstheme="minorHAnsi"/>
              </w:rPr>
            </w:pPr>
            <w:r w:rsidRPr="000C5E96">
              <w:rPr>
                <w:rFonts w:cstheme="minorHAnsi"/>
              </w:rPr>
              <w:t xml:space="preserve">Skrbnik </w:t>
            </w:r>
            <w:r>
              <w:rPr>
                <w:rFonts w:cstheme="minorHAnsi"/>
              </w:rPr>
              <w:t>okvirnega sporazuma</w:t>
            </w:r>
            <w:r w:rsidRPr="000C5E96"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1303500567"/>
            <w:placeholder>
              <w:docPart w:val="511FB4FE44C14851BA34CA184DC9E558"/>
            </w:placeholder>
            <w:showingPlcHdr/>
            <w:text/>
          </w:sdtPr>
          <w:sdtContent>
            <w:tc>
              <w:tcPr>
                <w:tcW w:w="3190" w:type="pct"/>
                <w:vAlign w:val="center"/>
              </w:tcPr>
              <w:p w14:paraId="088B7BD6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ime in priimek</w:t>
                </w:r>
              </w:p>
            </w:tc>
          </w:sdtContent>
        </w:sdt>
      </w:tr>
      <w:tr w:rsidR="007F0913" w:rsidRPr="000C5E96" w14:paraId="1BF44A6E" w14:textId="77777777" w:rsidTr="003B32CA">
        <w:tc>
          <w:tcPr>
            <w:tcW w:w="1810" w:type="pct"/>
            <w:gridSpan w:val="4"/>
            <w:vAlign w:val="center"/>
          </w:tcPr>
          <w:p w14:paraId="147353D0" w14:textId="77777777" w:rsidR="007F0913" w:rsidRPr="000C5E96" w:rsidRDefault="007F0913" w:rsidP="003B32CA">
            <w:pPr>
              <w:pStyle w:val="Brezrazmikov"/>
              <w:jc w:val="left"/>
              <w:rPr>
                <w:rFonts w:cstheme="minorHAnsi"/>
              </w:rPr>
            </w:pPr>
            <w:r w:rsidRPr="000C5E96">
              <w:rPr>
                <w:rFonts w:cstheme="minorHAnsi"/>
              </w:rPr>
              <w:t>Kontaktni podatki skrbnika:</w:t>
            </w:r>
          </w:p>
        </w:tc>
        <w:sdt>
          <w:sdtPr>
            <w:rPr>
              <w:rFonts w:cstheme="minorHAnsi"/>
            </w:rPr>
            <w:id w:val="-7537716"/>
            <w:placeholder>
              <w:docPart w:val="AB8ED156A3594DE593D4C1CC6B89E18D"/>
            </w:placeholder>
            <w:showingPlcHdr/>
            <w:text/>
          </w:sdtPr>
          <w:sdtContent>
            <w:tc>
              <w:tcPr>
                <w:tcW w:w="3190" w:type="pct"/>
                <w:vAlign w:val="center"/>
              </w:tcPr>
              <w:p w14:paraId="2762FF99" w14:textId="77777777" w:rsidR="007F0913" w:rsidRPr="000C5E96" w:rsidRDefault="007F0913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 xml:space="preserve">Vpišite e-naslov in tel. št. skrbnika </w:t>
                </w:r>
                <w:r>
                  <w:rPr>
                    <w:rStyle w:val="Besedilooznabemesta"/>
                    <w:rFonts w:cstheme="minorHAnsi"/>
                  </w:rPr>
                  <w:t>o</w:t>
                </w:r>
                <w:r>
                  <w:rPr>
                    <w:rStyle w:val="Besedilooznabemesta"/>
                  </w:rPr>
                  <w:t>kvirnega sporazuma</w:t>
                </w:r>
              </w:p>
            </w:tc>
          </w:sdtContent>
        </w:sdt>
      </w:tr>
      <w:tr w:rsidR="00B47D7B" w:rsidRPr="000C5E96" w14:paraId="6362B23F" w14:textId="77777777" w:rsidTr="003B32CA">
        <w:tc>
          <w:tcPr>
            <w:tcW w:w="1810" w:type="pct"/>
            <w:gridSpan w:val="4"/>
            <w:vAlign w:val="center"/>
          </w:tcPr>
          <w:p w14:paraId="7C80BF20" w14:textId="59185EAC" w:rsidR="00B47D7B" w:rsidRPr="000C5E96" w:rsidRDefault="00B47D7B" w:rsidP="003B32CA">
            <w:pPr>
              <w:pStyle w:val="Brezrazmikov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Telefonska št. za intervencije</w:t>
            </w:r>
            <w:r>
              <w:rPr>
                <w:rStyle w:val="Sprotnaopomba-sklic"/>
                <w:rFonts w:cstheme="minorHAnsi"/>
              </w:rPr>
              <w:footnoteReference w:id="5"/>
            </w:r>
            <w:r>
              <w:rPr>
                <w:rFonts w:cstheme="minorHAnsi"/>
              </w:rPr>
              <w:t>:</w:t>
            </w:r>
          </w:p>
        </w:tc>
        <w:sdt>
          <w:sdtPr>
            <w:rPr>
              <w:rFonts w:cstheme="minorHAnsi"/>
            </w:rPr>
            <w:id w:val="68699709"/>
            <w:placeholder>
              <w:docPart w:val="E2C0F92CC2A544B785D2C27BB932EF70"/>
            </w:placeholder>
            <w:showingPlcHdr/>
            <w:text/>
          </w:sdtPr>
          <w:sdtContent>
            <w:tc>
              <w:tcPr>
                <w:tcW w:w="3190" w:type="pct"/>
                <w:vAlign w:val="center"/>
              </w:tcPr>
              <w:p w14:paraId="72312B9A" w14:textId="719AE23D" w:rsidR="00B47D7B" w:rsidRDefault="00B47D7B" w:rsidP="003B32CA">
                <w:pPr>
                  <w:pStyle w:val="Brezrazmikov"/>
                  <w:rPr>
                    <w:rFonts w:cstheme="minorHAnsi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podatek</w:t>
                </w:r>
              </w:p>
            </w:tc>
          </w:sdtContent>
        </w:sdt>
      </w:tr>
      <w:tr w:rsidR="002E3277" w:rsidRPr="000C5E96" w14:paraId="05B058D2" w14:textId="77777777" w:rsidTr="002E3277">
        <w:tc>
          <w:tcPr>
            <w:tcW w:w="1230" w:type="pct"/>
            <w:gridSpan w:val="2"/>
            <w:vAlign w:val="center"/>
          </w:tcPr>
          <w:p w14:paraId="536D6DCB" w14:textId="4E132153" w:rsidR="002E3277" w:rsidRPr="000C5E96" w:rsidRDefault="002E3277" w:rsidP="003B32CA">
            <w:pPr>
              <w:pStyle w:val="Brezrazmikov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Opis prevzetih del:</w:t>
            </w:r>
          </w:p>
        </w:tc>
        <w:tc>
          <w:tcPr>
            <w:tcW w:w="3770" w:type="pct"/>
            <w:gridSpan w:val="3"/>
            <w:vAlign w:val="center"/>
          </w:tcPr>
          <w:p w14:paraId="2FAB16D9" w14:textId="77777777" w:rsidR="002E3277" w:rsidRPr="00CC5A39" w:rsidRDefault="00000000" w:rsidP="002E3277">
            <w:pPr>
              <w:pStyle w:val="Brezrazmikov"/>
              <w:jc w:val="lef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15418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277" w:rsidRPr="00CC5A3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E3277" w:rsidRPr="00CC5A39">
              <w:rPr>
                <w:rFonts w:cstheme="minorHAnsi"/>
              </w:rPr>
              <w:t xml:space="preserve"> ponujamo storitve v celoti</w:t>
            </w:r>
            <w:r w:rsidR="002E3277">
              <w:rPr>
                <w:rFonts w:cstheme="minorHAnsi"/>
              </w:rPr>
              <w:t>;</w:t>
            </w:r>
          </w:p>
          <w:p w14:paraId="2819ED46" w14:textId="51984717" w:rsidR="002E3277" w:rsidRDefault="00000000" w:rsidP="002E3277">
            <w:pPr>
              <w:pStyle w:val="Brezrazmikov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46663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277" w:rsidRPr="00CC5A3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E3277" w:rsidRPr="00CC5A39">
              <w:rPr>
                <w:rFonts w:cstheme="minorHAnsi"/>
              </w:rPr>
              <w:t xml:space="preserve"> ponujamo del storitev, in sicer: </w:t>
            </w:r>
            <w:sdt>
              <w:sdtPr>
                <w:rPr>
                  <w:rFonts w:cstheme="minorHAnsi"/>
                </w:rPr>
                <w:id w:val="1833331155"/>
                <w:placeholder>
                  <w:docPart w:val="0D05460EA238438182B42CA618E5AF40"/>
                </w:placeholder>
                <w:showingPlcHdr/>
                <w:text/>
              </w:sdtPr>
              <w:sdtContent>
                <w:r w:rsidR="002E3277" w:rsidRPr="00CC5A39">
                  <w:rPr>
                    <w:rFonts w:cstheme="minorHAnsi"/>
                    <w:color w:val="808080" w:themeColor="background1" w:themeShade="80"/>
                  </w:rPr>
                  <w:t>Vsebinski opis</w:t>
                </w:r>
                <w:r w:rsidR="002E3277" w:rsidRPr="00CC5A39">
                  <w:rPr>
                    <w:rStyle w:val="Besedilooznabemesta"/>
                    <w:rFonts w:cstheme="minorHAnsi"/>
                    <w:color w:val="808080" w:themeColor="background1" w:themeShade="80"/>
                  </w:rPr>
                  <w:t xml:space="preserve"> </w:t>
                </w:r>
                <w:r w:rsidR="002E3277" w:rsidRPr="00CC5A39">
                  <w:rPr>
                    <w:rStyle w:val="Besedilooznabemesta"/>
                    <w:rFonts w:cstheme="minorHAnsi"/>
                  </w:rPr>
                  <w:t>del</w:t>
                </w:r>
              </w:sdtContent>
            </w:sdt>
            <w:r w:rsidR="002E3277">
              <w:rPr>
                <w:rFonts w:cstheme="minorHAnsi"/>
              </w:rPr>
              <w:t>.</w:t>
            </w:r>
          </w:p>
        </w:tc>
      </w:tr>
      <w:tr w:rsidR="002E3277" w:rsidRPr="000C5E96" w14:paraId="694F198F" w14:textId="77777777" w:rsidTr="002E3277">
        <w:tc>
          <w:tcPr>
            <w:tcW w:w="1230" w:type="pct"/>
            <w:gridSpan w:val="2"/>
            <w:vAlign w:val="center"/>
          </w:tcPr>
          <w:p w14:paraId="434587FE" w14:textId="38205531" w:rsidR="002E3277" w:rsidRDefault="002E3277" w:rsidP="003B32CA">
            <w:pPr>
              <w:pStyle w:val="Brezrazmikov"/>
              <w:jc w:val="left"/>
              <w:rPr>
                <w:rFonts w:cstheme="minorHAnsi"/>
              </w:rPr>
            </w:pPr>
            <w:r w:rsidRPr="00CC5A39">
              <w:rPr>
                <w:rFonts w:cstheme="minorHAnsi"/>
              </w:rPr>
              <w:t>Ponudbena vrednost prevzetih del</w:t>
            </w:r>
            <w:r w:rsidRPr="00CC5A39">
              <w:rPr>
                <w:rStyle w:val="Sprotnaopomba-sklic"/>
                <w:rFonts w:cstheme="minorHAnsi"/>
              </w:rPr>
              <w:footnoteReference w:id="6"/>
            </w:r>
            <w:r w:rsidRPr="00CC5A39">
              <w:rPr>
                <w:rFonts w:cstheme="minorHAnsi"/>
              </w:rPr>
              <w:t>:</w:t>
            </w:r>
          </w:p>
        </w:tc>
        <w:tc>
          <w:tcPr>
            <w:tcW w:w="3770" w:type="pct"/>
            <w:gridSpan w:val="3"/>
            <w:vAlign w:val="center"/>
          </w:tcPr>
          <w:p w14:paraId="5D7EECCB" w14:textId="48BB3226" w:rsidR="002E3277" w:rsidRDefault="00000000" w:rsidP="002E3277">
            <w:pPr>
              <w:pStyle w:val="Brezrazmikov"/>
              <w:jc w:val="left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62365243"/>
                <w:placeholder>
                  <w:docPart w:val="10B2BC46D8D34C4BA8DBF2D6637CE4A2"/>
                </w:placeholder>
                <w:showingPlcHdr/>
                <w:text/>
              </w:sdtPr>
              <w:sdtContent>
                <w:r w:rsidR="002E3277">
                  <w:rPr>
                    <w:rStyle w:val="Besedilooznabemesta"/>
                  </w:rPr>
                  <w:t>Vpišite vrednost</w:t>
                </w:r>
                <w:r w:rsidR="002E3277" w:rsidRPr="00BE6E84">
                  <w:rPr>
                    <w:rStyle w:val="Besedilooznabemesta"/>
                  </w:rPr>
                  <w:t>.</w:t>
                </w:r>
              </w:sdtContent>
            </w:sdt>
            <w:r w:rsidR="002E3277" w:rsidRPr="00CC5A39">
              <w:rPr>
                <w:rFonts w:cstheme="minorHAnsi"/>
              </w:rPr>
              <w:t xml:space="preserve"> EUR (brez DDV)</w:t>
            </w:r>
          </w:p>
        </w:tc>
      </w:tr>
    </w:tbl>
    <w:p w14:paraId="78420A89" w14:textId="77777777" w:rsidR="007F0913" w:rsidRDefault="007F0913" w:rsidP="002E3277">
      <w:pPr>
        <w:pStyle w:val="Brezrazmikov"/>
      </w:pPr>
    </w:p>
    <w:p w14:paraId="731A3FAD" w14:textId="3D8B2165" w:rsidR="00DC3AFF" w:rsidRPr="002E3277" w:rsidRDefault="002E3277" w:rsidP="00320078">
      <w:pPr>
        <w:pStyle w:val="Brezrazmikov"/>
        <w:keepNext/>
        <w:keepLines/>
        <w:widowControl w:val="0"/>
        <w:rPr>
          <w:rFonts w:cstheme="minorHAnsi"/>
          <w:b/>
          <w:bCs/>
        </w:rPr>
      </w:pPr>
      <w:r w:rsidRPr="002E3277">
        <w:rPr>
          <w:rFonts w:cstheme="minorHAnsi"/>
          <w:b/>
          <w:bCs/>
        </w:rPr>
        <w:lastRenderedPageBreak/>
        <w:t>Opis tehničnih zmogljivosti za prevzemanje grezničnih gošč</w:t>
      </w:r>
      <w:r>
        <w:rPr>
          <w:rFonts w:cstheme="minorHAnsi"/>
          <w:b/>
          <w:bCs/>
        </w:rPr>
        <w:t xml:space="preserve"> in blata</w:t>
      </w:r>
      <w:r w:rsidRPr="002E3277">
        <w:rPr>
          <w:rFonts w:cstheme="minorHAnsi"/>
          <w:b/>
          <w:bCs/>
        </w:rPr>
        <w:t>:</w:t>
      </w:r>
    </w:p>
    <w:p w14:paraId="44468F4E" w14:textId="77777777" w:rsidR="002E3277" w:rsidRDefault="002E3277" w:rsidP="00320078">
      <w:pPr>
        <w:pStyle w:val="Brezrazmikov"/>
        <w:keepNext/>
        <w:keepLines/>
        <w:widowControl w:val="0"/>
        <w:rPr>
          <w:rFonts w:cstheme="minorHAnsi"/>
        </w:rPr>
      </w:pPr>
    </w:p>
    <w:tbl>
      <w:tblPr>
        <w:tblStyle w:val="Tabelasvetlamrea1poudarek3"/>
        <w:tblW w:w="0" w:type="auto"/>
        <w:tblLook w:val="04A0" w:firstRow="1" w:lastRow="0" w:firstColumn="1" w:lastColumn="0" w:noHBand="0" w:noVBand="1"/>
      </w:tblPr>
      <w:tblGrid>
        <w:gridCol w:w="5052"/>
        <w:gridCol w:w="1584"/>
        <w:gridCol w:w="1584"/>
        <w:gridCol w:w="1584"/>
      </w:tblGrid>
      <w:tr w:rsidR="002D65A9" w:rsidRPr="002E3277" w14:paraId="6890D0F7" w14:textId="77777777" w:rsidTr="003B32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F22553" w14:textId="77777777" w:rsidR="002E3277" w:rsidRPr="002E3277" w:rsidRDefault="002E3277" w:rsidP="00320078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14:paraId="3A8EC7F4" w14:textId="77777777" w:rsidR="002E3277" w:rsidRPr="002E3277" w:rsidRDefault="002E3277" w:rsidP="002D65A9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1</w:t>
            </w:r>
          </w:p>
        </w:tc>
        <w:tc>
          <w:tcPr>
            <w:tcW w:w="0" w:type="auto"/>
          </w:tcPr>
          <w:p w14:paraId="1299BD93" w14:textId="77777777" w:rsidR="002E3277" w:rsidRPr="002E3277" w:rsidRDefault="002E3277" w:rsidP="002D65A9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2</w:t>
            </w:r>
          </w:p>
        </w:tc>
        <w:tc>
          <w:tcPr>
            <w:tcW w:w="0" w:type="auto"/>
          </w:tcPr>
          <w:p w14:paraId="2F0A7364" w14:textId="77777777" w:rsidR="002E3277" w:rsidRPr="002E3277" w:rsidRDefault="002E3277" w:rsidP="002D65A9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3</w:t>
            </w:r>
          </w:p>
        </w:tc>
      </w:tr>
      <w:tr w:rsidR="002D65A9" w:rsidRPr="002E3277" w14:paraId="5BD1CD77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AD85C6" w14:textId="77777777" w:rsidR="00320078" w:rsidRPr="002E3277" w:rsidRDefault="00320078" w:rsidP="00320078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Registrska številka</w:t>
            </w:r>
          </w:p>
        </w:tc>
        <w:sdt>
          <w:sdtPr>
            <w:rPr>
              <w:rFonts w:cstheme="minorHAnsi"/>
              <w:sz w:val="20"/>
              <w:szCs w:val="20"/>
            </w:rPr>
            <w:id w:val="284316292"/>
            <w:placeholder>
              <w:docPart w:val="9E9E87C042BF431D98415F958E3DC861"/>
            </w:placeholder>
            <w:showingPlcHdr/>
            <w:text/>
          </w:sdtPr>
          <w:sdtContent>
            <w:tc>
              <w:tcPr>
                <w:tcW w:w="0" w:type="auto"/>
              </w:tcPr>
              <w:p w14:paraId="19F1C1F1" w14:textId="73F18390" w:rsidR="00320078" w:rsidRPr="00320078" w:rsidRDefault="00320078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041202785"/>
            <w:placeholder>
              <w:docPart w:val="DE8A4BF15E6048C3B17CD160EA76503F"/>
            </w:placeholder>
            <w:showingPlcHdr/>
            <w:text/>
          </w:sdtPr>
          <w:sdtContent>
            <w:tc>
              <w:tcPr>
                <w:tcW w:w="0" w:type="auto"/>
              </w:tcPr>
              <w:p w14:paraId="6AA9F930" w14:textId="589B2E4B" w:rsidR="00320078" w:rsidRPr="002E3277" w:rsidRDefault="00320078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53390884"/>
            <w:placeholder>
              <w:docPart w:val="1343DC41E25F4A22B8151420F27A85AD"/>
            </w:placeholder>
            <w:showingPlcHdr/>
            <w:text/>
          </w:sdtPr>
          <w:sdtContent>
            <w:tc>
              <w:tcPr>
                <w:tcW w:w="0" w:type="auto"/>
              </w:tcPr>
              <w:p w14:paraId="15C9A0F3" w14:textId="136631CD" w:rsidR="00320078" w:rsidRPr="002E3277" w:rsidRDefault="00320078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</w:tr>
      <w:tr w:rsidR="002D65A9" w:rsidRPr="002E3277" w14:paraId="3427358F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C4466B" w14:textId="3877AD96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Lastništvo</w:t>
            </w:r>
            <w:r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</w:p>
        </w:tc>
        <w:sdt>
          <w:sdtPr>
            <w:rPr>
              <w:sz w:val="20"/>
              <w:szCs w:val="20"/>
            </w:rPr>
            <w:id w:val="-1930728073"/>
            <w:placeholder>
              <w:docPart w:val="091C9C06C6B94C548DFACF400FC074BA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1E0F639" w14:textId="3527086A" w:rsidR="002D65A9" w:rsidRPr="0028663D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211528"/>
            <w:placeholder>
              <w:docPart w:val="46B8E6BED97D4012B418E35C04A6679B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115030F8" w14:textId="2847763E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09213035"/>
            <w:placeholder>
              <w:docPart w:val="3EA10406B3F44419B043CF0019D63BFB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0DA9251" w14:textId="6358E7CF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2D65A9" w:rsidRPr="002E3277" w14:paraId="7C726FE8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F3E7275" w14:textId="77777777" w:rsidR="00320078" w:rsidRPr="002E3277" w:rsidRDefault="00320078" w:rsidP="00320078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Število osi</w:t>
            </w:r>
          </w:p>
        </w:tc>
        <w:sdt>
          <w:sdtPr>
            <w:rPr>
              <w:rFonts w:cstheme="minorHAnsi"/>
              <w:sz w:val="20"/>
              <w:szCs w:val="20"/>
            </w:rPr>
            <w:id w:val="432864218"/>
            <w:placeholder>
              <w:docPart w:val="C8E279DD70544925B291B9DE657CDD60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79B9E597" w14:textId="672AF0B8" w:rsidR="00320078" w:rsidRPr="0028663D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98123865"/>
            <w:placeholder>
              <w:docPart w:val="B5FD9E94A2EA4E53A2A59977733375C4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6BA9D20E" w14:textId="69F256C4" w:rsidR="00320078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78478297"/>
            <w:placeholder>
              <w:docPart w:val="19927E9E95C3436E96C91FDDC707C750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6CEC5B32" w14:textId="59E5F724" w:rsidR="00320078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</w:tr>
      <w:tr w:rsidR="002D65A9" w:rsidRPr="002E3277" w14:paraId="40BCAAB4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D3C025A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Velikost cisterne (m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  <w:vertAlign w:val="superscript"/>
              </w:rPr>
              <w:t>3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096289581"/>
            <w:placeholder>
              <w:docPart w:val="3A112AB3D7374D3AAF29235D27A253D6"/>
            </w:placeholder>
            <w:showingPlcHdr/>
            <w:text/>
          </w:sdtPr>
          <w:sdtContent>
            <w:tc>
              <w:tcPr>
                <w:tcW w:w="0" w:type="auto"/>
              </w:tcPr>
              <w:p w14:paraId="12332644" w14:textId="1C317586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68057363"/>
            <w:placeholder>
              <w:docPart w:val="6B8BC8ECA18D4DE286EF53AE5256600F"/>
            </w:placeholder>
            <w:showingPlcHdr/>
            <w:text/>
          </w:sdtPr>
          <w:sdtContent>
            <w:tc>
              <w:tcPr>
                <w:tcW w:w="0" w:type="auto"/>
              </w:tcPr>
              <w:p w14:paraId="4F4FC3F0" w14:textId="79ACD854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2552418"/>
            <w:placeholder>
              <w:docPart w:val="F9518D14B94A46478FE41B2056A2672B"/>
            </w:placeholder>
            <w:showingPlcHdr/>
            <w:text/>
          </w:sdtPr>
          <w:sdtContent>
            <w:tc>
              <w:tcPr>
                <w:tcW w:w="0" w:type="auto"/>
              </w:tcPr>
              <w:p w14:paraId="421CA1BC" w14:textId="7CD23F49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</w:t>
                </w:r>
              </w:p>
            </w:tc>
          </w:sdtContent>
        </w:sdt>
      </w:tr>
      <w:tr w:rsidR="002D65A9" w:rsidRPr="002E3277" w14:paraId="1631A658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EDA26B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Vgrajen rezervoar za vodo</w:t>
            </w:r>
          </w:p>
        </w:tc>
        <w:sdt>
          <w:sdtPr>
            <w:rPr>
              <w:rFonts w:cstheme="minorHAnsi"/>
              <w:sz w:val="20"/>
              <w:szCs w:val="20"/>
            </w:rPr>
            <w:id w:val="1935869306"/>
            <w:placeholder>
              <w:docPart w:val="232FB6E092E147498189CE5C4F86EC15"/>
            </w:placeholder>
            <w:showingPlcHdr/>
            <w:dropDownList>
              <w:listItem w:displayText="da" w:value="da"/>
              <w:listItem w:displayText="da, max 2 m3" w:value="da, max 2 m3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577CB358" w14:textId="5B4F2B64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4723597"/>
            <w:placeholder>
              <w:docPart w:val="56D199EEA5EB43D0BB6C24A91EBCDB49"/>
            </w:placeholder>
            <w:showingPlcHdr/>
            <w:dropDownList>
              <w:listItem w:displayText="da" w:value="da"/>
              <w:listItem w:displayText="da, max 2 m3" w:value="da, max 2 m3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65F913F4" w14:textId="4DC11BD2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9713697"/>
            <w:placeholder>
              <w:docPart w:val="094E4ED98CBF4539AEE816D9163A0541"/>
            </w:placeholder>
            <w:showingPlcHdr/>
            <w:dropDownList>
              <w:listItem w:displayText="da" w:value="da"/>
              <w:listItem w:displayText="da, max 2 m3" w:value="da, max 2 m3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1F7F6171" w14:textId="20B51FCE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</w:tr>
      <w:tr w:rsidR="002D65A9" w:rsidRPr="002E3277" w14:paraId="5342EF7F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C74276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Sesalne cevi za črpanje na razdalji do skupno (m)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729605378"/>
            <w:placeholder>
              <w:docPart w:val="44E536A7C9564EE79FE15B937D6E0411"/>
            </w:placeholder>
            <w:showingPlcHdr/>
            <w:dropDownList>
              <w:listItem w:displayText="da, =&gt;100m" w:value=""/>
              <w:listItem w:displayText="da, &lt;100m" w:value="da, &lt;100m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3C4D4DBC" w14:textId="43E0A1AE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993830008"/>
            <w:placeholder>
              <w:docPart w:val="232ADD9073364D628265062A625BF3A6"/>
            </w:placeholder>
            <w:showingPlcHdr/>
            <w:dropDownList>
              <w:listItem w:displayText="da, =&gt;100m" w:value=""/>
              <w:listItem w:displayText="da, &lt;100m" w:value="da, &lt;100m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7CABE6DB" w14:textId="245724B8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84511876"/>
            <w:placeholder>
              <w:docPart w:val="B1D4D7105B844D6E832E2BAC76630E1B"/>
            </w:placeholder>
            <w:showingPlcHdr/>
            <w:dropDownList>
              <w:listItem w:displayText="da, =&gt;100m" w:value=""/>
              <w:listItem w:displayText="da, &lt;100m" w:value="da, &lt;100m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69C45D49" w14:textId="22901E2C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2D65A9" w:rsidRPr="002E3277" w14:paraId="1FF5CAA4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EACF20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Višina črpanja zagotovljena do višinske razlike (m)</w:t>
            </w:r>
          </w:p>
        </w:tc>
        <w:sdt>
          <w:sdtPr>
            <w:rPr>
              <w:rFonts w:cstheme="minorHAnsi"/>
              <w:sz w:val="20"/>
              <w:szCs w:val="20"/>
            </w:rPr>
            <w:id w:val="245852315"/>
            <w:placeholder>
              <w:docPart w:val="455DB313D5854A9B85973C8F37625E8D"/>
            </w:placeholder>
            <w:showingPlcHdr/>
            <w:dropDownList>
              <w:listItem w:displayText="=&gt;10m" w:value=""/>
              <w:listItem w:displayText="&lt;10m" w:value="&lt;10m"/>
            </w:dropDownList>
          </w:sdtPr>
          <w:sdtContent>
            <w:tc>
              <w:tcPr>
                <w:tcW w:w="0" w:type="auto"/>
              </w:tcPr>
              <w:p w14:paraId="5018DF5B" w14:textId="3424010E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72866544"/>
            <w:placeholder>
              <w:docPart w:val="00563BC85CBF47F4AA9CB8F42F583728"/>
            </w:placeholder>
            <w:showingPlcHdr/>
            <w:dropDownList>
              <w:listItem w:displayText="=&gt;10m" w:value=""/>
              <w:listItem w:displayText="&lt;10m" w:value="&lt;10m"/>
            </w:dropDownList>
          </w:sdtPr>
          <w:sdtContent>
            <w:tc>
              <w:tcPr>
                <w:tcW w:w="0" w:type="auto"/>
              </w:tcPr>
              <w:p w14:paraId="653D9301" w14:textId="02A8054C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68502586"/>
            <w:placeholder>
              <w:docPart w:val="8E4029E151CF44C8AC623198F4F83EB3"/>
            </w:placeholder>
            <w:showingPlcHdr/>
            <w:dropDownList>
              <w:listItem w:displayText="=&gt;10m" w:value=""/>
              <w:listItem w:displayText="&lt;10m" w:value="&lt;10m"/>
            </w:dropDownList>
          </w:sdtPr>
          <w:sdtContent>
            <w:tc>
              <w:tcPr>
                <w:tcW w:w="0" w:type="auto"/>
              </w:tcPr>
              <w:p w14:paraId="063D6B41" w14:textId="24E1B9A9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2D65A9" w:rsidRPr="002E3277" w14:paraId="378D6E6C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6BC9F3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Pretok vakuumske črpalke (m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  <w:vertAlign w:val="superscript"/>
              </w:rPr>
              <w:t>3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/h)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294490846"/>
            <w:placeholder>
              <w:docPart w:val="EE14908466AA496F9D0619B793B6F636"/>
            </w:placeholder>
            <w:showingPlcHdr/>
            <w:text/>
          </w:sdtPr>
          <w:sdtContent>
            <w:tc>
              <w:tcPr>
                <w:tcW w:w="0" w:type="auto"/>
              </w:tcPr>
              <w:p w14:paraId="492F36FC" w14:textId="491E57BD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 w:rsidR="00846380">
                  <w:rPr>
                    <w:rStyle w:val="Besedilooznabemesta"/>
                    <w:rFonts w:cstheme="minorHAnsi"/>
                    <w:sz w:val="20"/>
                    <w:szCs w:val="20"/>
                  </w:rPr>
                  <w:t>m3/h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24114856"/>
            <w:placeholder>
              <w:docPart w:val="493E393EECA9448A9C8BC73738C7D4AB"/>
            </w:placeholder>
            <w:showingPlcHdr/>
            <w:text/>
          </w:sdtPr>
          <w:sdtContent>
            <w:tc>
              <w:tcPr>
                <w:tcW w:w="0" w:type="auto"/>
              </w:tcPr>
              <w:p w14:paraId="335D34DE" w14:textId="2E597E85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m3/h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48127892"/>
            <w:placeholder>
              <w:docPart w:val="29B5618B50364EA8B496726CD45E1D82"/>
            </w:placeholder>
            <w:showingPlcHdr/>
            <w:text/>
          </w:sdtPr>
          <w:sdtContent>
            <w:tc>
              <w:tcPr>
                <w:tcW w:w="0" w:type="auto"/>
              </w:tcPr>
              <w:p w14:paraId="19C201E4" w14:textId="0F8122BB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m3/h</w:t>
                </w:r>
              </w:p>
            </w:tc>
          </w:sdtContent>
        </w:sdt>
      </w:tr>
      <w:tr w:rsidR="002D65A9" w:rsidRPr="002E3277" w14:paraId="31302F0F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D1E6CC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Kapaciteta pretočne črpalke za direktno črpanje (l/min)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08099193"/>
            <w:placeholder>
              <w:docPart w:val="81FF514D413D406097B91BAF8E6130BB"/>
            </w:placeholder>
            <w:showingPlcHdr/>
            <w:text/>
          </w:sdtPr>
          <w:sdtContent>
            <w:tc>
              <w:tcPr>
                <w:tcW w:w="0" w:type="auto"/>
              </w:tcPr>
              <w:p w14:paraId="5A8FF779" w14:textId="49B45B71" w:rsidR="002D65A9" w:rsidRPr="002E3277" w:rsidRDefault="002D65A9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 w:rsidR="00846380">
                  <w:rPr>
                    <w:rStyle w:val="Besedilooznabemesta"/>
                    <w:rFonts w:cstheme="minorHAnsi"/>
                    <w:sz w:val="20"/>
                    <w:szCs w:val="20"/>
                  </w:rPr>
                  <w:t>l/min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10833581"/>
            <w:placeholder>
              <w:docPart w:val="25E57FD6FA6A46C6ADFECBCB7581ADDE"/>
            </w:placeholder>
            <w:showingPlcHdr/>
            <w:text/>
          </w:sdtPr>
          <w:sdtContent>
            <w:tc>
              <w:tcPr>
                <w:tcW w:w="0" w:type="auto"/>
              </w:tcPr>
              <w:p w14:paraId="6015D537" w14:textId="65D09439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l/min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1722075"/>
            <w:placeholder>
              <w:docPart w:val="D9E49A52D8B341EC984AD3E68EEB2B2D"/>
            </w:placeholder>
            <w:showingPlcHdr/>
            <w:text/>
          </w:sdtPr>
          <w:sdtContent>
            <w:tc>
              <w:tcPr>
                <w:tcW w:w="0" w:type="auto"/>
              </w:tcPr>
              <w:p w14:paraId="40A18D46" w14:textId="305B364D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l/min</w:t>
                </w:r>
              </w:p>
            </w:tc>
          </w:sdtContent>
        </w:sdt>
      </w:tr>
      <w:tr w:rsidR="002D65A9" w:rsidRPr="002E3277" w14:paraId="5397BA0D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8A1BE2" w14:textId="77777777" w:rsidR="002D65A9" w:rsidRPr="002E3277" w:rsidRDefault="002D65A9" w:rsidP="002D65A9">
            <w:pPr>
              <w:pStyle w:val="Brezrazmikov"/>
              <w:keepNext/>
              <w:keepLines/>
              <w:widowControl w:val="0"/>
              <w:rPr>
                <w:rFonts w:cstheme="minorHAnsi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 xml:space="preserve">Emisijski razred </w:t>
            </w:r>
          </w:p>
        </w:tc>
        <w:sdt>
          <w:sdtPr>
            <w:rPr>
              <w:rFonts w:cstheme="minorHAnsi"/>
              <w:sz w:val="20"/>
              <w:szCs w:val="20"/>
            </w:rPr>
            <w:id w:val="-51928230"/>
            <w:placeholder>
              <w:docPart w:val="154156CAC2A1443FAF22385FCD4027AC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6D5C60E0" w14:textId="1404E469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17358581"/>
            <w:placeholder>
              <w:docPart w:val="13E0DD58DDF44AAA9C967733BE238A9C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0BFD5EEC" w14:textId="69FE8984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34558756"/>
            <w:placeholder>
              <w:docPart w:val="CA609F4A32674F7FA02414C89FFC1898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122F4CCB" w14:textId="4B153B8A" w:rsidR="002D65A9" w:rsidRPr="002E3277" w:rsidRDefault="00846380" w:rsidP="002D65A9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C03AAE" w:rsidRPr="002E3277" w14:paraId="670EE4CC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62811C0" w14:textId="77777777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Črpalka za kroženje vode v zimskem času</w:t>
            </w:r>
          </w:p>
        </w:tc>
        <w:sdt>
          <w:sdtPr>
            <w:rPr>
              <w:rFonts w:cstheme="minorHAnsi"/>
              <w:sz w:val="20"/>
              <w:szCs w:val="20"/>
            </w:rPr>
            <w:id w:val="-7208012"/>
            <w:placeholder>
              <w:docPart w:val="1DBE1732A584438A86BC0090A6D63D45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6A3DAFD0" w14:textId="366087D5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16781627"/>
            <w:placeholder>
              <w:docPart w:val="ADBF18AEE56647A582CE77A8DB170D39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5B8EC030" w14:textId="75B4C586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F41B3E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89075853"/>
            <w:placeholder>
              <w:docPart w:val="0187CCFF3A084250AD3BF44411573D6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0E6FD46C" w14:textId="5C27E0A0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F41B3E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</w:tbl>
    <w:p w14:paraId="093C709E" w14:textId="77777777" w:rsidR="002E3277" w:rsidRDefault="002E3277" w:rsidP="00320078">
      <w:pPr>
        <w:pStyle w:val="Brezrazmikov"/>
        <w:keepNext/>
        <w:keepLines/>
        <w:widowControl w:val="0"/>
        <w:rPr>
          <w:rFonts w:cstheme="minorHAnsi"/>
        </w:rPr>
      </w:pPr>
    </w:p>
    <w:tbl>
      <w:tblPr>
        <w:tblStyle w:val="Tabelasvetlamrea1poudarek3"/>
        <w:tblW w:w="0" w:type="auto"/>
        <w:tblLook w:val="04A0" w:firstRow="1" w:lastRow="0" w:firstColumn="1" w:lastColumn="0" w:noHBand="0" w:noVBand="1"/>
      </w:tblPr>
      <w:tblGrid>
        <w:gridCol w:w="5052"/>
        <w:gridCol w:w="1584"/>
        <w:gridCol w:w="1584"/>
        <w:gridCol w:w="1584"/>
      </w:tblGrid>
      <w:tr w:rsidR="002E3277" w:rsidRPr="002E3277" w14:paraId="1097EC4F" w14:textId="11552301" w:rsidTr="00EB7B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D06621" w14:textId="77777777" w:rsidR="002E3277" w:rsidRPr="002E3277" w:rsidRDefault="002E3277" w:rsidP="00320078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14:paraId="66E04327" w14:textId="77777777" w:rsidR="002E3277" w:rsidRPr="002E3277" w:rsidRDefault="002E3277" w:rsidP="00C03AAE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4</w:t>
            </w:r>
          </w:p>
        </w:tc>
        <w:tc>
          <w:tcPr>
            <w:tcW w:w="0" w:type="auto"/>
          </w:tcPr>
          <w:p w14:paraId="447D28ED" w14:textId="77777777" w:rsidR="002E3277" w:rsidRPr="002E3277" w:rsidRDefault="002E3277" w:rsidP="00C03AAE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5</w:t>
            </w:r>
          </w:p>
        </w:tc>
        <w:tc>
          <w:tcPr>
            <w:tcW w:w="0" w:type="auto"/>
          </w:tcPr>
          <w:p w14:paraId="0A2CA4EC" w14:textId="280579F8" w:rsidR="002E3277" w:rsidRPr="00C03AAE" w:rsidRDefault="002E3277" w:rsidP="00C03AAE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03AAE">
              <w:rPr>
                <w:rFonts w:cstheme="minorHAnsi"/>
                <w:b w:val="0"/>
                <w:bCs w:val="0"/>
                <w:sz w:val="20"/>
                <w:szCs w:val="20"/>
              </w:rPr>
              <w:t>Prikolica</w:t>
            </w:r>
          </w:p>
        </w:tc>
      </w:tr>
      <w:tr w:rsidR="00C03AAE" w:rsidRPr="002E3277" w14:paraId="6A8F848E" w14:textId="6DBFB71E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F514EDE" w14:textId="77777777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Registrska številka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098781701"/>
            <w:placeholder>
              <w:docPart w:val="4F9E754F6E7942A78A1F871E6130F0B0"/>
            </w:placeholder>
            <w:showingPlcHdr/>
            <w:text/>
          </w:sdtPr>
          <w:sdtContent>
            <w:tc>
              <w:tcPr>
                <w:tcW w:w="0" w:type="auto"/>
              </w:tcPr>
              <w:p w14:paraId="09EC4B3E" w14:textId="51E78964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24549716"/>
            <w:placeholder>
              <w:docPart w:val="1FDD4FE782004E70BDEEBDA686C8BC40"/>
            </w:placeholder>
            <w:showingPlcHdr/>
            <w:text/>
          </w:sdtPr>
          <w:sdtContent>
            <w:tc>
              <w:tcPr>
                <w:tcW w:w="0" w:type="auto"/>
              </w:tcPr>
              <w:p w14:paraId="490F49D0" w14:textId="09DDB584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00733222"/>
            <w:placeholder>
              <w:docPart w:val="EDF5726CBDA745698E56F777C871B9E3"/>
            </w:placeholder>
            <w:showingPlcHdr/>
            <w:text/>
          </w:sdtPr>
          <w:sdtContent>
            <w:tc>
              <w:tcPr>
                <w:tcW w:w="0" w:type="auto"/>
              </w:tcPr>
              <w:p w14:paraId="6EE0DB61" w14:textId="0289DE82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</w:tr>
      <w:tr w:rsidR="00C03AAE" w:rsidRPr="002E3277" w14:paraId="33365830" w14:textId="434CFE37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DD2D2E" w14:textId="77777777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Lastništvo</w:t>
            </w:r>
          </w:p>
        </w:tc>
        <w:sdt>
          <w:sdtPr>
            <w:rPr>
              <w:sz w:val="20"/>
              <w:szCs w:val="20"/>
            </w:rPr>
            <w:id w:val="-1345776162"/>
            <w:placeholder>
              <w:docPart w:val="97DAF2ED2A9B4ED9AD463E62315B7726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70A9BC9A" w14:textId="432E193A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9182738"/>
            <w:placeholder>
              <w:docPart w:val="73F0E4D343F646BE9EC8F91B838EAEAC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006B660B" w14:textId="7CAA662A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19904755"/>
            <w:placeholder>
              <w:docPart w:val="0834448BE1F540EE8ED18ECA060E76E7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7BC1660F" w14:textId="63DE16A2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C03AAE" w:rsidRPr="002E3277" w14:paraId="10F8BED8" w14:textId="457544BC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E1F903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Število osi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210103817"/>
            <w:placeholder>
              <w:docPart w:val="2FE12E4E16164DCD8D4E9989EA32FA86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07DC972F" w14:textId="41FB5A25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41196128"/>
            <w:placeholder>
              <w:docPart w:val="84D5A6D17D0C4A639F317B37F823BE99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34A09ECC" w14:textId="5B2A246A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816020840"/>
            <w:placeholder>
              <w:docPart w:val="0685275B9360411BBA60FDB204AF210B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3EDAC0BB" w14:textId="2F413E22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</w:tr>
      <w:tr w:rsidR="00C03AAE" w:rsidRPr="002E3277" w14:paraId="270903D2" w14:textId="69209701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1BE29EE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Velikost cisterne (m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  <w:vertAlign w:val="superscript"/>
              </w:rPr>
              <w:t>3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)</w:t>
            </w:r>
          </w:p>
        </w:tc>
        <w:sdt>
          <w:sdtPr>
            <w:rPr>
              <w:rFonts w:cstheme="minorHAnsi"/>
              <w:sz w:val="20"/>
              <w:szCs w:val="20"/>
            </w:rPr>
            <w:id w:val="265356414"/>
            <w:placeholder>
              <w:docPart w:val="5A1C0B717A574012A0C7468CB8EDF9D2"/>
            </w:placeholder>
            <w:showingPlcHdr/>
            <w:text/>
          </w:sdtPr>
          <w:sdtContent>
            <w:tc>
              <w:tcPr>
                <w:tcW w:w="0" w:type="auto"/>
              </w:tcPr>
              <w:p w14:paraId="163221D4" w14:textId="34BF05A9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13588627"/>
            <w:placeholder>
              <w:docPart w:val="666BFBD6F452411C98A224EF41037C6D"/>
            </w:placeholder>
            <w:showingPlcHdr/>
            <w:text/>
          </w:sdtPr>
          <w:sdtContent>
            <w:tc>
              <w:tcPr>
                <w:tcW w:w="0" w:type="auto"/>
              </w:tcPr>
              <w:p w14:paraId="1C4891AB" w14:textId="43260E84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53616222"/>
            <w:placeholder>
              <w:docPart w:val="E567B754036F433D9FB2AAD54801F461"/>
            </w:placeholder>
            <w:showingPlcHdr/>
            <w:text/>
          </w:sdtPr>
          <w:sdtContent>
            <w:tc>
              <w:tcPr>
                <w:tcW w:w="0" w:type="auto"/>
              </w:tcPr>
              <w:p w14:paraId="224DEFBC" w14:textId="060C39D5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</w:t>
                </w:r>
              </w:p>
            </w:tc>
          </w:sdtContent>
        </w:sdt>
      </w:tr>
      <w:tr w:rsidR="00C03AAE" w:rsidRPr="002E3277" w14:paraId="3E015C85" w14:textId="22F2C821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E459B2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Vgrajen rezervoar za vodo</w:t>
            </w:r>
          </w:p>
        </w:tc>
        <w:sdt>
          <w:sdtPr>
            <w:rPr>
              <w:rFonts w:cstheme="minorHAnsi"/>
              <w:sz w:val="20"/>
              <w:szCs w:val="20"/>
            </w:rPr>
            <w:id w:val="1228259526"/>
            <w:placeholder>
              <w:docPart w:val="9950E301978C405AB7FBCF9E16BA6C6F"/>
            </w:placeholder>
            <w:showingPlcHdr/>
            <w:dropDownList>
              <w:listItem w:displayText="da" w:value="da"/>
              <w:listItem w:displayText="da, max 2 m3" w:value="da, max 2 m3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074D1BA1" w14:textId="39E65907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37317390"/>
            <w:placeholder>
              <w:docPart w:val="C3EF45921C7A460FA071206542486AF5"/>
            </w:placeholder>
            <w:showingPlcHdr/>
            <w:dropDownList>
              <w:listItem w:displayText="da" w:value="da"/>
              <w:listItem w:displayText="da, max 2 m3" w:value="da, max 2 m3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3429ADE8" w14:textId="41ADEEEB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tc>
          <w:tcPr>
            <w:tcW w:w="0" w:type="auto"/>
          </w:tcPr>
          <w:p w14:paraId="56F462BE" w14:textId="53468328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3AAE" w:rsidRPr="002E3277" w14:paraId="5394C3B6" w14:textId="787CFB2C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473FD8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Sesalne cevi za črpanje na razdalji do skupno (m)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35773312"/>
            <w:placeholder>
              <w:docPart w:val="876ECD64F40B47A8A54F1E40257DA853"/>
            </w:placeholder>
            <w:showingPlcHdr/>
            <w:dropDownList>
              <w:listItem w:displayText="da, =&gt;100m" w:value=""/>
              <w:listItem w:displayText="da, &lt;100m" w:value="da, &lt;100m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487538EB" w14:textId="5BC33461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53482027"/>
            <w:placeholder>
              <w:docPart w:val="401AA4BCE20C486ABE25CED185136C22"/>
            </w:placeholder>
            <w:showingPlcHdr/>
            <w:dropDownList>
              <w:listItem w:displayText="da, =&gt;100m" w:value=""/>
              <w:listItem w:displayText="da, &lt;100m" w:value="da, &lt;100m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54156371" w14:textId="7C5D6C25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tc>
          <w:tcPr>
            <w:tcW w:w="0" w:type="auto"/>
          </w:tcPr>
          <w:p w14:paraId="6DBCB341" w14:textId="02B5772C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3AAE" w:rsidRPr="002E3277" w14:paraId="067ABA31" w14:textId="7B35B095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24F8E8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Višina črpanja zagotovljena do višinske razlike (m)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998117457"/>
            <w:placeholder>
              <w:docPart w:val="23468761AD194AEB9984179F31DBD598"/>
            </w:placeholder>
            <w:showingPlcHdr/>
            <w:dropDownList>
              <w:listItem w:displayText="=&gt;10m" w:value=""/>
              <w:listItem w:displayText="&lt;10m" w:value="&lt;10m"/>
            </w:dropDownList>
          </w:sdtPr>
          <w:sdtContent>
            <w:tc>
              <w:tcPr>
                <w:tcW w:w="0" w:type="auto"/>
              </w:tcPr>
              <w:p w14:paraId="38545F50" w14:textId="390FCD1A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83798491"/>
            <w:placeholder>
              <w:docPart w:val="0E093CA532A24ACC9678B31A67F6BFA0"/>
            </w:placeholder>
            <w:showingPlcHdr/>
            <w:dropDownList>
              <w:listItem w:displayText="=&gt;10m" w:value=""/>
              <w:listItem w:displayText="&lt;10m" w:value="&lt;10m"/>
            </w:dropDownList>
          </w:sdtPr>
          <w:sdtContent>
            <w:tc>
              <w:tcPr>
                <w:tcW w:w="0" w:type="auto"/>
              </w:tcPr>
              <w:p w14:paraId="17D94D64" w14:textId="391D2B5F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tc>
          <w:tcPr>
            <w:tcW w:w="0" w:type="auto"/>
          </w:tcPr>
          <w:p w14:paraId="55C43A97" w14:textId="16ECE7BF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3AAE" w:rsidRPr="002E3277" w14:paraId="274C4E77" w14:textId="64089370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459A81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Pretok vakuumske črpalke (m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  <w:vertAlign w:val="superscript"/>
              </w:rPr>
              <w:t>3</w:t>
            </w: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/h)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447930358"/>
            <w:placeholder>
              <w:docPart w:val="F8500F0399974B8CB819AC3E1E96D7C7"/>
            </w:placeholder>
            <w:showingPlcHdr/>
            <w:text/>
          </w:sdtPr>
          <w:sdtContent>
            <w:tc>
              <w:tcPr>
                <w:tcW w:w="0" w:type="auto"/>
              </w:tcPr>
              <w:p w14:paraId="17922603" w14:textId="66511598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m3/h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52679948"/>
            <w:placeholder>
              <w:docPart w:val="6820886AC83241278FB75B31DA12871C"/>
            </w:placeholder>
            <w:showingPlcHdr/>
            <w:text/>
          </w:sdtPr>
          <w:sdtContent>
            <w:tc>
              <w:tcPr>
                <w:tcW w:w="0" w:type="auto"/>
              </w:tcPr>
              <w:p w14:paraId="5CC90832" w14:textId="50AC6D5C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m3/h</w:t>
                </w:r>
              </w:p>
            </w:tc>
          </w:sdtContent>
        </w:sdt>
        <w:tc>
          <w:tcPr>
            <w:tcW w:w="0" w:type="auto"/>
          </w:tcPr>
          <w:p w14:paraId="380D0EB3" w14:textId="0B4A92EB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3AAE" w:rsidRPr="002E3277" w14:paraId="5B45FA84" w14:textId="67F9A8CA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6AFF14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Kapaciteta pretočne črpalke za direktno črpanje (l/min)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994867861"/>
            <w:placeholder>
              <w:docPart w:val="E64FE71692FE46C099F85BE7E101CAED"/>
            </w:placeholder>
            <w:showingPlcHdr/>
            <w:text/>
          </w:sdtPr>
          <w:sdtContent>
            <w:tc>
              <w:tcPr>
                <w:tcW w:w="0" w:type="auto"/>
              </w:tcPr>
              <w:p w14:paraId="14BA62E0" w14:textId="0676E6FF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l/min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34028496"/>
            <w:placeholder>
              <w:docPart w:val="895B407C8EE64B9E830501CE1CCC422B"/>
            </w:placeholder>
            <w:showingPlcHdr/>
            <w:text/>
          </w:sdtPr>
          <w:sdtContent>
            <w:tc>
              <w:tcPr>
                <w:tcW w:w="0" w:type="auto"/>
              </w:tcPr>
              <w:p w14:paraId="4D6FF63A" w14:textId="5CB1FDEB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756E27">
                  <w:rPr>
                    <w:rStyle w:val="Besedilooznabemesta"/>
                    <w:rFonts w:cstheme="minorHAnsi"/>
                    <w:sz w:val="20"/>
                    <w:szCs w:val="20"/>
                  </w:rPr>
                  <w:t xml:space="preserve">Vpišite </w:t>
                </w:r>
                <w:r>
                  <w:rPr>
                    <w:rStyle w:val="Besedilooznabemesta"/>
                    <w:rFonts w:cstheme="minorHAnsi"/>
                    <w:sz w:val="20"/>
                    <w:szCs w:val="20"/>
                  </w:rPr>
                  <w:t>l/min</w:t>
                </w:r>
              </w:p>
            </w:tc>
          </w:sdtContent>
        </w:sdt>
        <w:tc>
          <w:tcPr>
            <w:tcW w:w="0" w:type="auto"/>
          </w:tcPr>
          <w:p w14:paraId="6FCD3D53" w14:textId="08867E32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3AAE" w:rsidRPr="002E3277" w14:paraId="166FEC74" w14:textId="2FB6813B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6A885ED" w14:textId="77777777" w:rsidR="00C03AAE" w:rsidRPr="002E3277" w:rsidRDefault="00C03AAE" w:rsidP="00C03AAE">
            <w:pPr>
              <w:pStyle w:val="Brezrazmikov"/>
              <w:rPr>
                <w:rFonts w:cstheme="minorHAnsi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 xml:space="preserve">Emisijski razred 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46208857"/>
            <w:placeholder>
              <w:docPart w:val="1F3431450FE14EE38E9C6576753EF2D2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215D1BBA" w14:textId="5CBB9D8E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56549561"/>
            <w:placeholder>
              <w:docPart w:val="5A496B4BFA7D4D17B1E5ADA3C4628361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0BFD7B4D" w14:textId="2B605E51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tc>
          <w:tcPr>
            <w:tcW w:w="0" w:type="auto"/>
          </w:tcPr>
          <w:p w14:paraId="07887374" w14:textId="7F4BEF00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3AAE" w:rsidRPr="002E3277" w14:paraId="79CA67B3" w14:textId="19F88A61" w:rsidTr="00EB7B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36D0F4" w14:textId="77777777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Črpalka za kroženje vode v zimskem času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6738359"/>
            <w:placeholder>
              <w:docPart w:val="1A6DCD2B07EB457DAB2DCE94290C052C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1468C688" w14:textId="282E12B5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47407415"/>
            <w:placeholder>
              <w:docPart w:val="198F76BC96244B29ACA960808887C4E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12950415" w14:textId="6872991D" w:rsidR="00C03AAE" w:rsidRPr="002E3277" w:rsidRDefault="00C03AAE" w:rsidP="00C03AAE">
                <w:pPr>
                  <w:pStyle w:val="Brezrazmikov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F41B3E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  <w:tc>
          <w:tcPr>
            <w:tcW w:w="0" w:type="auto"/>
          </w:tcPr>
          <w:p w14:paraId="6EE171BE" w14:textId="6CD7C08B" w:rsidR="00C03AAE" w:rsidRPr="002E3277" w:rsidRDefault="00C03AAE" w:rsidP="00C03AAE">
            <w:pPr>
              <w:pStyle w:val="Brezrazmikov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338E5B0" w14:textId="77777777" w:rsidR="002E3277" w:rsidRDefault="002E3277" w:rsidP="00CD396A">
      <w:pPr>
        <w:pStyle w:val="Brezrazmikov"/>
        <w:keepNext/>
        <w:rPr>
          <w:rFonts w:cstheme="minorHAnsi"/>
        </w:rPr>
      </w:pPr>
    </w:p>
    <w:p w14:paraId="7E5C2FC6" w14:textId="3437A5F2" w:rsidR="00C03AAE" w:rsidRPr="002E3277" w:rsidRDefault="00C03AAE" w:rsidP="00C03AAE">
      <w:pPr>
        <w:pStyle w:val="Brezrazmikov"/>
        <w:keepNext/>
        <w:keepLines/>
        <w:widowControl w:val="0"/>
        <w:rPr>
          <w:rFonts w:cstheme="minorHAnsi"/>
          <w:b/>
          <w:bCs/>
        </w:rPr>
      </w:pPr>
      <w:r w:rsidRPr="002E3277">
        <w:rPr>
          <w:rFonts w:cstheme="minorHAnsi"/>
          <w:b/>
          <w:bCs/>
        </w:rPr>
        <w:t xml:space="preserve">Opis tehničnih zmogljivosti za </w:t>
      </w:r>
      <w:r>
        <w:rPr>
          <w:rFonts w:cstheme="minorHAnsi"/>
          <w:b/>
          <w:bCs/>
        </w:rPr>
        <w:t>čiščenje kanalizacije</w:t>
      </w:r>
      <w:r w:rsidRPr="002E3277">
        <w:rPr>
          <w:rFonts w:cstheme="minorHAnsi"/>
          <w:b/>
          <w:bCs/>
        </w:rPr>
        <w:t>:</w:t>
      </w:r>
    </w:p>
    <w:p w14:paraId="31A1CD4B" w14:textId="77777777" w:rsidR="00C03AAE" w:rsidRDefault="00C03AAE" w:rsidP="00C03AAE">
      <w:pPr>
        <w:pStyle w:val="Brezrazmikov"/>
        <w:keepNext/>
        <w:keepLines/>
        <w:widowControl w:val="0"/>
        <w:rPr>
          <w:rFonts w:cstheme="minorHAnsi"/>
        </w:rPr>
      </w:pPr>
    </w:p>
    <w:tbl>
      <w:tblPr>
        <w:tblStyle w:val="Tabelasvetlamrea1poudarek3"/>
        <w:tblW w:w="0" w:type="auto"/>
        <w:tblLook w:val="04A0" w:firstRow="1" w:lastRow="0" w:firstColumn="1" w:lastColumn="0" w:noHBand="0" w:noVBand="1"/>
      </w:tblPr>
      <w:tblGrid>
        <w:gridCol w:w="4797"/>
        <w:gridCol w:w="1584"/>
        <w:gridCol w:w="1584"/>
        <w:gridCol w:w="1584"/>
      </w:tblGrid>
      <w:tr w:rsidR="00C03AAE" w:rsidRPr="002E3277" w14:paraId="171244CD" w14:textId="77777777" w:rsidTr="003B32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74D9495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14:paraId="6649E5E7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1</w:t>
            </w:r>
          </w:p>
        </w:tc>
        <w:tc>
          <w:tcPr>
            <w:tcW w:w="0" w:type="auto"/>
          </w:tcPr>
          <w:p w14:paraId="3C05BD96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2</w:t>
            </w:r>
          </w:p>
        </w:tc>
        <w:tc>
          <w:tcPr>
            <w:tcW w:w="0" w:type="auto"/>
          </w:tcPr>
          <w:p w14:paraId="43470832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Vozilo 3</w:t>
            </w:r>
          </w:p>
        </w:tc>
      </w:tr>
      <w:tr w:rsidR="00C03AAE" w:rsidRPr="002E3277" w14:paraId="7B80ABF0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2E62FC2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Registrska številka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002497870"/>
            <w:placeholder>
              <w:docPart w:val="066905D583D849A292B091BB1368A3D1"/>
            </w:placeholder>
            <w:showingPlcHdr/>
            <w:text/>
          </w:sdtPr>
          <w:sdtContent>
            <w:tc>
              <w:tcPr>
                <w:tcW w:w="0" w:type="auto"/>
              </w:tcPr>
              <w:p w14:paraId="43C303A9" w14:textId="77777777" w:rsidR="00C03AAE" w:rsidRPr="00320078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12307593"/>
            <w:placeholder>
              <w:docPart w:val="3D989480519E416EB2B3D23C0BCC0B38"/>
            </w:placeholder>
            <w:showingPlcHdr/>
            <w:text/>
          </w:sdtPr>
          <w:sdtContent>
            <w:tc>
              <w:tcPr>
                <w:tcW w:w="0" w:type="auto"/>
              </w:tcPr>
              <w:p w14:paraId="2B705099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52986810"/>
            <w:placeholder>
              <w:docPart w:val="06BEF361A9FD4F1181E4C694A9B6BF67"/>
            </w:placeholder>
            <w:showingPlcHdr/>
            <w:text/>
          </w:sdtPr>
          <w:sdtContent>
            <w:tc>
              <w:tcPr>
                <w:tcW w:w="0" w:type="auto"/>
              </w:tcPr>
              <w:p w14:paraId="0ED0CE22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32007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</w:tr>
      <w:tr w:rsidR="00C03AAE" w:rsidRPr="002E3277" w14:paraId="2D9B0ED8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51223B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Lastništvo</w:t>
            </w:r>
            <w:r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</w:p>
        </w:tc>
        <w:sdt>
          <w:sdtPr>
            <w:rPr>
              <w:sz w:val="20"/>
              <w:szCs w:val="20"/>
            </w:rPr>
            <w:id w:val="1596053560"/>
            <w:placeholder>
              <w:docPart w:val="A6F5D245888040BC9ECD8B56C1BEAFAC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4D9AF7A4" w14:textId="77777777" w:rsidR="00C03AAE" w:rsidRPr="0028663D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56675853"/>
            <w:placeholder>
              <w:docPart w:val="80DAD3687EDC4DF8908B6AF2140E372F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4D1B2FFC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17940795"/>
            <w:placeholder>
              <w:docPart w:val="A763735D36964280908325A357F50970"/>
            </w:placeholder>
            <w:showingPlcHdr/>
            <w:dropDownList>
              <w:listItem w:value="Izberite element."/>
              <w:listItem w:displayText="Lastno" w:value="Lastno"/>
              <w:listItem w:displayText="Najeto" w:value="Najeto"/>
              <w:listItem w:displayText="Leasing" w:value="Leasing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270CB57C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C03AAE" w:rsidRPr="002E3277" w14:paraId="0452BC6C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095422C" w14:textId="77777777" w:rsidR="00C03AAE" w:rsidRPr="002E3277" w:rsidRDefault="00C03AAE" w:rsidP="003B32CA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>Število osi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161772316"/>
            <w:placeholder>
              <w:docPart w:val="2424AEA33DBE4B4B958012414C7EB949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69185352" w14:textId="77777777" w:rsidR="00C03AAE" w:rsidRPr="0028663D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0028071"/>
            <w:placeholder>
              <w:docPart w:val="2D1020C6F1894C51B550D1E4E6B6AE8E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6541599D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41600311"/>
            <w:placeholder>
              <w:docPart w:val="8E84DA5B928B4E558F2269CBF3B62D80"/>
            </w:placeholder>
            <w:showingPlcHdr/>
            <w:dropDownList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Content>
            <w:tc>
              <w:tcPr>
                <w:tcW w:w="0" w:type="auto"/>
              </w:tcPr>
              <w:p w14:paraId="1717BA4C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D65A9">
                  <w:rPr>
                    <w:rFonts w:cstheme="minorHAnsi"/>
                    <w:color w:val="808080" w:themeColor="background1" w:themeShade="80"/>
                    <w:sz w:val="20"/>
                    <w:szCs w:val="20"/>
                  </w:rPr>
                  <w:t>Iz</w:t>
                </w:r>
                <w:r w:rsidRPr="002D65A9">
                  <w:rPr>
                    <w:color w:val="808080" w:themeColor="background1" w:themeShade="80"/>
                    <w:sz w:val="20"/>
                    <w:szCs w:val="20"/>
                  </w:rPr>
                  <w:t>berite</w:t>
                </w:r>
              </w:p>
            </w:tc>
          </w:sdtContent>
        </w:sdt>
      </w:tr>
      <w:tr w:rsidR="00C03AAE" w:rsidRPr="002E3277" w14:paraId="7A5B5DFE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096685" w14:textId="77777777" w:rsidR="00C03AAE" w:rsidRPr="00A019C7" w:rsidRDefault="00C03AAE" w:rsidP="00C03AAE">
            <w:pPr>
              <w:pStyle w:val="Brezrazmikov"/>
              <w:rPr>
                <w:rFonts w:cstheme="minorHAnsi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Garnitura visokotlačnih šob za čiščenje kanala</w:t>
            </w:r>
          </w:p>
          <w:p w14:paraId="7513214C" w14:textId="3DAEC021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od 100 do 1000 mm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67134028"/>
            <w:placeholder>
              <w:docPart w:val="93CA02271F8D400B9E198C9AC07083DC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79F144EF" w14:textId="60B40D4E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63049756"/>
            <w:placeholder>
              <w:docPart w:val="F2EE2E5BED8648D2B307FCA40BA086F3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37EE8D6B" w14:textId="178E55E5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88730354"/>
            <w:placeholder>
              <w:docPart w:val="33AF823862D142DE92E21F995A266DC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55B420CE" w14:textId="4D76E197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C03AAE" w:rsidRPr="002E3277" w14:paraId="034AF7BB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40D7439" w14:textId="77777777" w:rsidR="00C03AAE" w:rsidRPr="00A019C7" w:rsidRDefault="00C03AAE" w:rsidP="00C03AAE">
            <w:pPr>
              <w:pStyle w:val="Brezrazmikov"/>
              <w:rPr>
                <w:rFonts w:cstheme="minorHAnsi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Garnitura visokotlačnih šob za čiščenje kanala</w:t>
            </w:r>
          </w:p>
          <w:p w14:paraId="1E31CD57" w14:textId="4330B56E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od 1000 do 1400 mm</w:t>
            </w:r>
          </w:p>
        </w:tc>
        <w:sdt>
          <w:sdtPr>
            <w:rPr>
              <w:rFonts w:cstheme="minorHAnsi"/>
              <w:sz w:val="20"/>
              <w:szCs w:val="20"/>
            </w:rPr>
            <w:id w:val="542637065"/>
            <w:placeholder>
              <w:docPart w:val="B7B7AFD1D7DE4357AECF08B6460DC3D7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779F4404" w14:textId="325DE0EB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917628319"/>
            <w:placeholder>
              <w:docPart w:val="2FDC49EA00A9453390B3AE0E958AE40B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34013D3F" w14:textId="2468B121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096441788"/>
            <w:placeholder>
              <w:docPart w:val="EC79AA79A3494A129F52F032E96BEDB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2E977407" w14:textId="01B32858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C03AAE" w:rsidRPr="002E3277" w14:paraId="3750DC81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AD0737" w14:textId="77777777" w:rsidR="00C03AAE" w:rsidRDefault="00C03AAE" w:rsidP="00C03AAE">
            <w:pPr>
              <w:pStyle w:val="Brezrazmikov"/>
              <w:rPr>
                <w:rFonts w:cstheme="minorHAnsi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 xml:space="preserve">Garnitura šob za specialna čiščenja (odstranjevanje </w:t>
            </w:r>
          </w:p>
          <w:p w14:paraId="6E0E6379" w14:textId="0EFAA30C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korenin, betona, betonskega mleka ...)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875957365"/>
            <w:placeholder>
              <w:docPart w:val="9A029C42B70F4A7FAF4FA5479ACAD3A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390B0F0C" w14:textId="50444310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79135874"/>
            <w:placeholder>
              <w:docPart w:val="75C461B3393D4A22AAC1E5EC1CE7F5DD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784D141A" w14:textId="1AB83AD8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850484900"/>
            <w:placeholder>
              <w:docPart w:val="2221794DD0E446F3BFBE0391B2C4972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400913FE" w14:textId="20E3D571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C03AAE" w:rsidRPr="002E3277" w14:paraId="682C92A1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28038D" w14:textId="73272BDF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Dolžina visokotlačnih cevi dimenzije DN 2</w:t>
            </w:r>
            <w:r>
              <w:rPr>
                <w:rFonts w:cstheme="minorHAnsi"/>
                <w:b w:val="0"/>
                <w:bCs w:val="0"/>
                <w:sz w:val="20"/>
                <w:szCs w:val="20"/>
              </w:rPr>
              <w:t>5</w:t>
            </w:r>
          </w:p>
        </w:tc>
        <w:sdt>
          <w:sdtPr>
            <w:rPr>
              <w:rFonts w:cstheme="minorHAnsi"/>
              <w:sz w:val="20"/>
              <w:szCs w:val="20"/>
            </w:rPr>
            <w:id w:val="770060831"/>
            <w:placeholder>
              <w:docPart w:val="23B7821ADA1447F5BB5C9713FF05FA31"/>
            </w:placeholder>
            <w:showingPlcHdr/>
            <w:dropDownList>
              <w:listItem w:displayText="=&gt;120m" w:value=""/>
              <w:listItem w:displayText="&lt;120m" w:value="&lt;120m"/>
            </w:dropDownList>
          </w:sdtPr>
          <w:sdtContent>
            <w:tc>
              <w:tcPr>
                <w:tcW w:w="0" w:type="auto"/>
              </w:tcPr>
              <w:p w14:paraId="7E1D0505" w14:textId="77777777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4680890"/>
            <w:placeholder>
              <w:docPart w:val="5F0C2D36BD3946F6B9E7311AC34EA23C"/>
            </w:placeholder>
            <w:showingPlcHdr/>
            <w:dropDownList>
              <w:listItem w:displayText="=&gt;120m" w:value=""/>
              <w:listItem w:displayText="&lt;120m" w:value="&lt;120m"/>
            </w:dropDownList>
          </w:sdtPr>
          <w:sdtContent>
            <w:tc>
              <w:tcPr>
                <w:tcW w:w="0" w:type="auto"/>
              </w:tcPr>
              <w:p w14:paraId="3A5697FD" w14:textId="5C48A6F0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1348F0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07091244"/>
            <w:placeholder>
              <w:docPart w:val="39FC2325930B439E81021E1CE341D06A"/>
            </w:placeholder>
            <w:showingPlcHdr/>
            <w:dropDownList>
              <w:listItem w:displayText="=&gt;120m" w:value=""/>
              <w:listItem w:displayText="&lt;120m" w:value="&lt;120m"/>
            </w:dropDownList>
          </w:sdtPr>
          <w:sdtContent>
            <w:tc>
              <w:tcPr>
                <w:tcW w:w="0" w:type="auto"/>
              </w:tcPr>
              <w:p w14:paraId="27119276" w14:textId="0245B592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1348F0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C03AAE" w:rsidRPr="002E3277" w14:paraId="6DFC6FAA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1021B8F" w14:textId="7B169986" w:rsidR="00C03AAE" w:rsidRPr="002E3277" w:rsidRDefault="00C03AAE" w:rsidP="00C03AAE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Dolžina visokotlačnih cevi dimenzije DN 15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82039937"/>
            <w:placeholder>
              <w:docPart w:val="1DC3504CE4F64B6493ECAE73D3627870"/>
            </w:placeholder>
            <w:showingPlcHdr/>
            <w:dropDownList>
              <w:listItem w:displayText="=&gt;60m" w:value=""/>
              <w:listItem w:displayText="&lt;60m" w:value="&lt;60m"/>
            </w:dropDownList>
          </w:sdtPr>
          <w:sdtContent>
            <w:tc>
              <w:tcPr>
                <w:tcW w:w="0" w:type="auto"/>
              </w:tcPr>
              <w:p w14:paraId="18E7F419" w14:textId="48CF19AE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68349595"/>
            <w:placeholder>
              <w:docPart w:val="43BFBDD987784228B85FA1FB5E229457"/>
            </w:placeholder>
            <w:showingPlcHdr/>
            <w:dropDownList>
              <w:listItem w:displayText="=&gt;60m" w:value=""/>
              <w:listItem w:displayText="&lt;60m" w:value="&lt;60m"/>
            </w:dropDownList>
          </w:sdtPr>
          <w:sdtContent>
            <w:tc>
              <w:tcPr>
                <w:tcW w:w="0" w:type="auto"/>
              </w:tcPr>
              <w:p w14:paraId="158C30EF" w14:textId="7A20357B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25583720"/>
            <w:placeholder>
              <w:docPart w:val="0C9BD110249A443F988D27DABBC751E0"/>
            </w:placeholder>
            <w:showingPlcHdr/>
            <w:dropDownList>
              <w:listItem w:displayText="=&gt;60m" w:value=""/>
              <w:listItem w:displayText="&lt;60m" w:value="&lt;60m"/>
            </w:dropDownList>
          </w:sdtPr>
          <w:sdtContent>
            <w:tc>
              <w:tcPr>
                <w:tcW w:w="0" w:type="auto"/>
              </w:tcPr>
              <w:p w14:paraId="3E3E1019" w14:textId="52E41D24" w:rsidR="00C03AAE" w:rsidRPr="002E3277" w:rsidRDefault="00C03AAE" w:rsidP="00C03AAE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  <w:tr w:rsidR="008B0138" w:rsidRPr="002E3277" w14:paraId="758965CB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C263D46" w14:textId="05416A50" w:rsidR="008B0138" w:rsidRPr="002E3277" w:rsidRDefault="008B0138" w:rsidP="008B0138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Tlak visokotlačne črpalke (min. bar)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086302965"/>
            <w:placeholder>
              <w:docPart w:val="E5594B8D67684DA2848A4F9C942BAF46"/>
            </w:placeholder>
            <w:showingPlcHdr/>
            <w:dropDownList>
              <w:listItem w:displayText="=&gt;170 bar" w:value=""/>
              <w:listItem w:displayText="&lt;170 bar" w:value="&lt;170 bar"/>
            </w:dropDownList>
          </w:sdtPr>
          <w:sdtContent>
            <w:tc>
              <w:tcPr>
                <w:tcW w:w="0" w:type="auto"/>
              </w:tcPr>
              <w:p w14:paraId="720974BA" w14:textId="293553A9" w:rsidR="008B0138" w:rsidRPr="00756E2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448092867"/>
            <w:placeholder>
              <w:docPart w:val="95D49CEE468F42A5A9F3A17DF5855DF4"/>
            </w:placeholder>
            <w:showingPlcHdr/>
            <w:dropDownList>
              <w:listItem w:displayText="=&gt;170 bar" w:value=""/>
              <w:listItem w:displayText="&lt;170 bar" w:value="&lt;170 bar"/>
            </w:dropDownList>
          </w:sdtPr>
          <w:sdtContent>
            <w:tc>
              <w:tcPr>
                <w:tcW w:w="0" w:type="auto"/>
              </w:tcPr>
              <w:p w14:paraId="6FCFFCA7" w14:textId="41471B1B" w:rsidR="008B0138" w:rsidRPr="00756E2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C77EC7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61636624"/>
            <w:placeholder>
              <w:docPart w:val="3A1B60AC1E4E46E0833D2C09C0B7923C"/>
            </w:placeholder>
            <w:showingPlcHdr/>
            <w:dropDownList>
              <w:listItem w:displayText="=&gt;170 bar" w:value=""/>
              <w:listItem w:displayText="&lt;170 bar" w:value="&lt;170 bar"/>
            </w:dropDownList>
          </w:sdtPr>
          <w:sdtContent>
            <w:tc>
              <w:tcPr>
                <w:tcW w:w="0" w:type="auto"/>
              </w:tcPr>
              <w:p w14:paraId="191C80E4" w14:textId="1CBAE326" w:rsidR="008B0138" w:rsidRPr="00756E2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C77EC7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2E3277" w14:paraId="3D71ED12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854ABC5" w14:textId="39984041" w:rsidR="008B0138" w:rsidRPr="002E3277" w:rsidRDefault="008B0138" w:rsidP="008B0138">
            <w:pPr>
              <w:pStyle w:val="Brezrazmikov"/>
              <w:keepNext/>
              <w:keepLines/>
              <w:widowControl w:val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Pretok visokotlačne črpalke (min. l/min)</w:t>
            </w:r>
          </w:p>
        </w:tc>
        <w:sdt>
          <w:sdtPr>
            <w:rPr>
              <w:rFonts w:cstheme="minorHAnsi"/>
              <w:sz w:val="20"/>
              <w:szCs w:val="20"/>
            </w:rPr>
            <w:id w:val="502168426"/>
            <w:placeholder>
              <w:docPart w:val="930C6EA54D8A4F58913F1F48500D148A"/>
            </w:placeholder>
            <w:showingPlcHdr/>
            <w:dropDownList>
              <w:listItem w:displayText="=&gt;300 l/min" w:value=""/>
              <w:listItem w:displayText="&lt;300 l/min" w:value="&lt;300 l/min"/>
            </w:dropDownList>
          </w:sdtPr>
          <w:sdtContent>
            <w:tc>
              <w:tcPr>
                <w:tcW w:w="0" w:type="auto"/>
              </w:tcPr>
              <w:p w14:paraId="334E6455" w14:textId="7785339B" w:rsidR="008B0138" w:rsidRPr="002E327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05863497"/>
            <w:placeholder>
              <w:docPart w:val="967C1B0A8B4A4A43BBC2659F9A5D3118"/>
            </w:placeholder>
            <w:showingPlcHdr/>
            <w:dropDownList>
              <w:listItem w:displayText="=&gt;300 l/min" w:value=""/>
              <w:listItem w:displayText="&lt;300 l/min" w:value="&lt;300 l/min"/>
            </w:dropDownList>
          </w:sdtPr>
          <w:sdtContent>
            <w:tc>
              <w:tcPr>
                <w:tcW w:w="0" w:type="auto"/>
              </w:tcPr>
              <w:p w14:paraId="616BDA75" w14:textId="26BFF79C" w:rsidR="008B0138" w:rsidRPr="002E327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8D0A49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10982704"/>
            <w:placeholder>
              <w:docPart w:val="D163EB06FC1B4FD78F7AD921EF12FBD0"/>
            </w:placeholder>
            <w:showingPlcHdr/>
            <w:dropDownList>
              <w:listItem w:displayText="=&gt;300 l/min" w:value=""/>
              <w:listItem w:displayText="&lt;300 l/min" w:value="&lt;300 l/min"/>
            </w:dropDownList>
          </w:sdtPr>
          <w:sdtContent>
            <w:tc>
              <w:tcPr>
                <w:tcW w:w="0" w:type="auto"/>
              </w:tcPr>
              <w:p w14:paraId="01A8A295" w14:textId="2A740127" w:rsidR="008B0138" w:rsidRPr="002E327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8D0A49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2E3277" w14:paraId="518B9135" w14:textId="77777777" w:rsidTr="003B32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6A09532" w14:textId="77777777" w:rsidR="008B0138" w:rsidRPr="002E3277" w:rsidRDefault="008B0138" w:rsidP="008B0138">
            <w:pPr>
              <w:pStyle w:val="Brezrazmikov"/>
              <w:keepNext/>
              <w:keepLines/>
              <w:widowControl w:val="0"/>
              <w:rPr>
                <w:rFonts w:cstheme="minorHAnsi"/>
                <w:sz w:val="20"/>
                <w:szCs w:val="20"/>
              </w:rPr>
            </w:pPr>
            <w:r w:rsidRPr="002E3277">
              <w:rPr>
                <w:rFonts w:cstheme="minorHAnsi"/>
                <w:b w:val="0"/>
                <w:bCs w:val="0"/>
                <w:sz w:val="20"/>
                <w:szCs w:val="20"/>
              </w:rPr>
              <w:t xml:space="preserve">Emisijski razred </w:t>
            </w:r>
          </w:p>
        </w:tc>
        <w:sdt>
          <w:sdtPr>
            <w:rPr>
              <w:rFonts w:cstheme="minorHAnsi"/>
              <w:sz w:val="20"/>
              <w:szCs w:val="20"/>
            </w:rPr>
            <w:id w:val="1704675748"/>
            <w:placeholder>
              <w:docPart w:val="59A0DDB677474BF9ADAD34B6C7C0C2EC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6988734E" w14:textId="77777777" w:rsidR="008B0138" w:rsidRPr="002E327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78090896"/>
            <w:placeholder>
              <w:docPart w:val="10AA999D74F84F31AA036AF1911DE657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32BC76DD" w14:textId="77777777" w:rsidR="008B0138" w:rsidRPr="002E327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58780711"/>
            <w:placeholder>
              <w:docPart w:val="9F4059F7C8D1424DB970BCD4B2D0CA06"/>
            </w:placeholder>
            <w:showingPlcHdr/>
            <w:dropDownList>
              <w:listItem w:displayText="Euro 0-3" w:value="Euro 0-3"/>
              <w:listItem w:displayText="Euro 4" w:value="Euro 4"/>
              <w:listItem w:displayText="Euro 5" w:value="Euro 5"/>
              <w:listItem w:displayText="Euro 6" w:value="Euro 6"/>
            </w:dropDownList>
          </w:sdtPr>
          <w:sdtContent>
            <w:tc>
              <w:tcPr>
                <w:tcW w:w="0" w:type="auto"/>
              </w:tcPr>
              <w:p w14:paraId="0328DBF9" w14:textId="77777777" w:rsidR="008B0138" w:rsidRPr="002E3277" w:rsidRDefault="008B0138" w:rsidP="008B0138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</w:tr>
    </w:tbl>
    <w:p w14:paraId="4D75AB49" w14:textId="77777777" w:rsidR="002E3277" w:rsidRDefault="002E3277" w:rsidP="00CD396A">
      <w:pPr>
        <w:pStyle w:val="Brezrazmikov"/>
        <w:keepNext/>
        <w:rPr>
          <w:rFonts w:cstheme="minorHAnsi"/>
        </w:rPr>
      </w:pPr>
    </w:p>
    <w:tbl>
      <w:tblPr>
        <w:tblStyle w:val="Tabelasvetlamrea1poudarek3"/>
        <w:tblW w:w="0" w:type="auto"/>
        <w:tblLook w:val="0480" w:firstRow="0" w:lastRow="0" w:firstColumn="1" w:lastColumn="0" w:noHBand="0" w:noVBand="1"/>
      </w:tblPr>
      <w:tblGrid>
        <w:gridCol w:w="8217"/>
        <w:gridCol w:w="1559"/>
      </w:tblGrid>
      <w:tr w:rsidR="00C03AAE" w:rsidRPr="002E3277" w14:paraId="4B9FFC42" w14:textId="77777777" w:rsidTr="008B01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7" w:type="dxa"/>
          </w:tcPr>
          <w:p w14:paraId="20476F7C" w14:textId="3F5A4FBF" w:rsidR="00C03AAE" w:rsidRPr="002E3277" w:rsidRDefault="00C03AAE" w:rsidP="00C03AAE">
            <w:pPr>
              <w:pStyle w:val="Brezrazmikov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Snemalna kamera, ki omogoča snemanje tudi</w:t>
            </w:r>
            <w:r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r w:rsidRPr="00A019C7">
              <w:rPr>
                <w:rFonts w:cstheme="minorHAnsi"/>
                <w:b w:val="0"/>
                <w:bCs w:val="0"/>
                <w:sz w:val="20"/>
                <w:szCs w:val="20"/>
              </w:rPr>
              <w:t>manjših profilov kanala od DN 150 mm dalje</w:t>
            </w:r>
          </w:p>
        </w:tc>
        <w:sdt>
          <w:sdtPr>
            <w:rPr>
              <w:rFonts w:cstheme="minorHAnsi"/>
              <w:sz w:val="20"/>
              <w:szCs w:val="20"/>
            </w:rPr>
            <w:id w:val="-881786960"/>
            <w:placeholder>
              <w:docPart w:val="D0CDEA136D1446498024183551EA3554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1559" w:type="dxa"/>
              </w:tcPr>
              <w:p w14:paraId="6F8C9E38" w14:textId="77777777" w:rsidR="00C03AAE" w:rsidRPr="002E3277" w:rsidRDefault="00C03AAE" w:rsidP="003B32CA">
                <w:pPr>
                  <w:pStyle w:val="Brezrazmikov"/>
                  <w:keepNext/>
                  <w:keepLines/>
                  <w:widowControl w:val="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</w:tbl>
    <w:p w14:paraId="43821BE2" w14:textId="77777777" w:rsidR="002E3277" w:rsidRDefault="002E3277" w:rsidP="00CD396A">
      <w:pPr>
        <w:pStyle w:val="Brezrazmikov"/>
        <w:keepNext/>
        <w:rPr>
          <w:rFonts w:cstheme="minorHAnsi"/>
        </w:rPr>
      </w:pPr>
    </w:p>
    <w:p w14:paraId="7B3C5B79" w14:textId="5FC940B5" w:rsidR="002E3277" w:rsidRPr="002E3277" w:rsidRDefault="002E3277" w:rsidP="0066498C">
      <w:pPr>
        <w:pStyle w:val="Brezrazmikov"/>
        <w:keepNext/>
        <w:keepLines/>
        <w:rPr>
          <w:rFonts w:cstheme="minorHAnsi"/>
          <w:b/>
          <w:bCs/>
        </w:rPr>
      </w:pPr>
      <w:r w:rsidRPr="002E3277">
        <w:rPr>
          <w:rFonts w:cstheme="minorHAnsi"/>
          <w:b/>
          <w:bCs/>
        </w:rPr>
        <w:t>Opis razpoložljivih kadrovskih kapacitet:</w:t>
      </w:r>
    </w:p>
    <w:p w14:paraId="4F3D76FA" w14:textId="77777777" w:rsidR="008B0138" w:rsidRPr="00DC3AFF" w:rsidRDefault="008B0138" w:rsidP="0066498C">
      <w:pPr>
        <w:pStyle w:val="Brezrazmikov"/>
        <w:keepNext/>
        <w:keepLines/>
        <w:rPr>
          <w:rFonts w:ascii="Arial Narrow" w:hAnsi="Arial Narrow"/>
        </w:rPr>
      </w:pPr>
    </w:p>
    <w:tbl>
      <w:tblPr>
        <w:tblStyle w:val="Tabelasvetlamrea1poudarek3"/>
        <w:tblW w:w="0" w:type="auto"/>
        <w:tblLook w:val="0420" w:firstRow="1" w:lastRow="0" w:firstColumn="0" w:lastColumn="0" w:noHBand="0" w:noVBand="1"/>
      </w:tblPr>
      <w:tblGrid>
        <w:gridCol w:w="1584"/>
        <w:gridCol w:w="872"/>
        <w:gridCol w:w="1728"/>
        <w:gridCol w:w="1584"/>
        <w:gridCol w:w="1895"/>
      </w:tblGrid>
      <w:tr w:rsidR="00F02193" w:rsidRPr="008B0138" w14:paraId="4C6A4A97" w14:textId="5D90FBBF" w:rsidTr="00F021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0E955A1B" w14:textId="101BF360" w:rsidR="00F02193" w:rsidRPr="008B0138" w:rsidRDefault="00F02193" w:rsidP="0066498C">
            <w:pPr>
              <w:pStyle w:val="Brezrazmikov"/>
              <w:keepNext/>
              <w:keepLines/>
              <w:jc w:val="left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8B0138">
              <w:rPr>
                <w:rFonts w:cstheme="minorHAnsi"/>
                <w:b w:val="0"/>
                <w:bCs w:val="0"/>
                <w:sz w:val="20"/>
                <w:szCs w:val="20"/>
              </w:rPr>
              <w:t>Ime in priimek</w:t>
            </w:r>
          </w:p>
        </w:tc>
        <w:tc>
          <w:tcPr>
            <w:tcW w:w="0" w:type="auto"/>
          </w:tcPr>
          <w:p w14:paraId="12AE867E" w14:textId="6EFBB35C" w:rsidR="00F02193" w:rsidRPr="008B0138" w:rsidRDefault="00F44D2C" w:rsidP="0066498C">
            <w:pPr>
              <w:pStyle w:val="Brezrazmikov"/>
              <w:keepNext/>
              <w:keepLines/>
              <w:jc w:val="left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8B0138">
              <w:rPr>
                <w:rFonts w:cstheme="minorHAnsi"/>
                <w:b w:val="0"/>
                <w:bCs w:val="0"/>
                <w:sz w:val="20"/>
                <w:szCs w:val="20"/>
              </w:rPr>
              <w:t>Naloga</w:t>
            </w:r>
          </w:p>
        </w:tc>
        <w:tc>
          <w:tcPr>
            <w:tcW w:w="0" w:type="auto"/>
          </w:tcPr>
          <w:p w14:paraId="1FB94725" w14:textId="7C2F6DB4" w:rsidR="00F02193" w:rsidRPr="008B0138" w:rsidRDefault="00F02193" w:rsidP="0066498C">
            <w:pPr>
              <w:pStyle w:val="Brezrazmikov"/>
              <w:keepNext/>
              <w:keepLines/>
              <w:jc w:val="left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8B0138">
              <w:rPr>
                <w:rFonts w:cstheme="minorHAnsi"/>
                <w:b w:val="0"/>
                <w:bCs w:val="0"/>
                <w:sz w:val="20"/>
                <w:szCs w:val="20"/>
              </w:rPr>
              <w:t>Oblika zaposlitve</w:t>
            </w:r>
          </w:p>
        </w:tc>
        <w:tc>
          <w:tcPr>
            <w:tcW w:w="0" w:type="auto"/>
          </w:tcPr>
          <w:p w14:paraId="4ACC211F" w14:textId="5FA0C2CA" w:rsidR="00F02193" w:rsidRPr="008B0138" w:rsidRDefault="00F02193" w:rsidP="0066498C">
            <w:pPr>
              <w:pStyle w:val="Brezrazmikov"/>
              <w:keepNext/>
              <w:keepLines/>
              <w:jc w:val="left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8B0138">
              <w:rPr>
                <w:rFonts w:cstheme="minorHAnsi"/>
                <w:b w:val="0"/>
                <w:bCs w:val="0"/>
                <w:sz w:val="20"/>
                <w:szCs w:val="20"/>
              </w:rPr>
              <w:t>Delodajalec</w:t>
            </w:r>
          </w:p>
        </w:tc>
        <w:tc>
          <w:tcPr>
            <w:tcW w:w="0" w:type="auto"/>
          </w:tcPr>
          <w:p w14:paraId="78AB7948" w14:textId="77777777" w:rsidR="00F02193" w:rsidRPr="008B0138" w:rsidRDefault="00F02193" w:rsidP="0066498C">
            <w:pPr>
              <w:pStyle w:val="Brezrazmikov"/>
              <w:keepNext/>
              <w:keepLines/>
              <w:jc w:val="left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8B0138">
              <w:rPr>
                <w:rFonts w:cstheme="minorHAnsi"/>
                <w:b w:val="0"/>
                <w:bCs w:val="0"/>
                <w:sz w:val="20"/>
                <w:szCs w:val="20"/>
              </w:rPr>
              <w:t>Aktivno znanje</w:t>
            </w:r>
          </w:p>
          <w:p w14:paraId="1E16A7EE" w14:textId="472665C1" w:rsidR="00F02193" w:rsidRPr="008B0138" w:rsidRDefault="00F02193" w:rsidP="0066498C">
            <w:pPr>
              <w:pStyle w:val="Brezrazmikov"/>
              <w:keepNext/>
              <w:keepLines/>
              <w:jc w:val="left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8B0138">
              <w:rPr>
                <w:rFonts w:cstheme="minorHAnsi"/>
                <w:b w:val="0"/>
                <w:bCs w:val="0"/>
                <w:sz w:val="20"/>
                <w:szCs w:val="20"/>
              </w:rPr>
              <w:t>slovenskega jezika</w:t>
            </w:r>
          </w:p>
        </w:tc>
      </w:tr>
      <w:tr w:rsidR="00F4602F" w:rsidRPr="008B0138" w14:paraId="77CD16D6" w14:textId="77777777" w:rsidTr="002D206A">
        <w:sdt>
          <w:sdtPr>
            <w:rPr>
              <w:rFonts w:cstheme="minorHAnsi"/>
              <w:sz w:val="20"/>
              <w:szCs w:val="20"/>
            </w:rPr>
            <w:id w:val="-1784721026"/>
            <w:placeholder>
              <w:docPart w:val="E2F7E9EB687F4028993C799F1149987D"/>
            </w:placeholder>
            <w:showingPlcHdr/>
            <w:text/>
          </w:sdtPr>
          <w:sdtContent>
            <w:tc>
              <w:tcPr>
                <w:tcW w:w="0" w:type="auto"/>
              </w:tcPr>
              <w:p w14:paraId="7270A2E1" w14:textId="4EF5BD9D" w:rsidR="00F4602F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55628946"/>
            <w:placeholder>
              <w:docPart w:val="F9A958839C03490C9A254C9F0D03B09E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66257AC9" w14:textId="3439E3FC" w:rsidR="00F4602F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62666715"/>
            <w:placeholder>
              <w:docPart w:val="56BD3DAC43124BB280E6D201003F7FD3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46E46456" w14:textId="00A15AAF" w:rsidR="00F4602F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501014877"/>
            <w:placeholder>
              <w:docPart w:val="5C9FC142BED143CCAF9EF794E1819607"/>
            </w:placeholder>
            <w:showingPlcHdr/>
            <w:text/>
          </w:sdtPr>
          <w:sdtContent>
            <w:tc>
              <w:tcPr>
                <w:tcW w:w="0" w:type="auto"/>
              </w:tcPr>
              <w:p w14:paraId="42E9FFA0" w14:textId="07DB32AC" w:rsidR="00F4602F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9653757"/>
            <w:placeholder>
              <w:docPart w:val="4E5F28F5F6E34DF09C320EA133F845A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26006270" w14:textId="2FE20ABA" w:rsidR="00F4602F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5709EB1B" w14:textId="77777777" w:rsidTr="002D206A">
        <w:sdt>
          <w:sdtPr>
            <w:rPr>
              <w:rFonts w:cstheme="minorHAnsi"/>
              <w:sz w:val="20"/>
              <w:szCs w:val="20"/>
            </w:rPr>
            <w:id w:val="-846093189"/>
            <w:placeholder>
              <w:docPart w:val="3E4936CF8F8B443583DA0003A76AE120"/>
            </w:placeholder>
            <w:showingPlcHdr/>
            <w:text/>
          </w:sdtPr>
          <w:sdtContent>
            <w:tc>
              <w:tcPr>
                <w:tcW w:w="0" w:type="auto"/>
              </w:tcPr>
              <w:p w14:paraId="11F1F9C5" w14:textId="7864753A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39107557"/>
            <w:placeholder>
              <w:docPart w:val="39F45FE9B7FF47E1B286705F2D97B3A7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0B07AEF2" w14:textId="4248A9E8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5930905"/>
            <w:placeholder>
              <w:docPart w:val="9BE28EEE53684BB8839E2ABCB20BD323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40CF2C1E" w14:textId="76923D39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13166846"/>
            <w:placeholder>
              <w:docPart w:val="F30156B5CED443C087A9E373C2AF7B75"/>
            </w:placeholder>
            <w:showingPlcHdr/>
            <w:text/>
          </w:sdtPr>
          <w:sdtContent>
            <w:tc>
              <w:tcPr>
                <w:tcW w:w="0" w:type="auto"/>
              </w:tcPr>
              <w:p w14:paraId="66DC4932" w14:textId="46B4CFBB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04270695"/>
            <w:placeholder>
              <w:docPart w:val="AD7472E461D94C9199C80DB7A404F56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2BF0FC40" w14:textId="6986EC0F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36F12A4B" w14:textId="77777777" w:rsidTr="002D206A">
        <w:sdt>
          <w:sdtPr>
            <w:rPr>
              <w:rFonts w:cstheme="minorHAnsi"/>
              <w:sz w:val="20"/>
              <w:szCs w:val="20"/>
            </w:rPr>
            <w:id w:val="1943721693"/>
            <w:placeholder>
              <w:docPart w:val="D2FDB2F5282249F792F124222538CD28"/>
            </w:placeholder>
            <w:showingPlcHdr/>
            <w:text/>
          </w:sdtPr>
          <w:sdtContent>
            <w:tc>
              <w:tcPr>
                <w:tcW w:w="0" w:type="auto"/>
              </w:tcPr>
              <w:p w14:paraId="328D4C11" w14:textId="25756BD1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467426527"/>
            <w:placeholder>
              <w:docPart w:val="AA5F679E8EC04E10A0765098DC9ACD42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71ABF92C" w14:textId="2165576C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91043917"/>
            <w:placeholder>
              <w:docPart w:val="CACF8062F20849059C628CEA5D2F3034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6D82F462" w14:textId="04CD917D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57046993"/>
            <w:placeholder>
              <w:docPart w:val="1EC7EA3350E14ED48A3653B977A564DF"/>
            </w:placeholder>
            <w:showingPlcHdr/>
            <w:text/>
          </w:sdtPr>
          <w:sdtContent>
            <w:tc>
              <w:tcPr>
                <w:tcW w:w="0" w:type="auto"/>
              </w:tcPr>
              <w:p w14:paraId="53E646EA" w14:textId="0AAA535A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03194359"/>
            <w:placeholder>
              <w:docPart w:val="C8CE796171B14398B12523384AB7018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443B6DD4" w14:textId="25CE9801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09DE90AE" w14:textId="77777777" w:rsidTr="002D206A">
        <w:sdt>
          <w:sdtPr>
            <w:rPr>
              <w:rFonts w:cstheme="minorHAnsi"/>
              <w:sz w:val="20"/>
              <w:szCs w:val="20"/>
            </w:rPr>
            <w:id w:val="1133984584"/>
            <w:placeholder>
              <w:docPart w:val="32151492604744918A63E95C210A845F"/>
            </w:placeholder>
            <w:showingPlcHdr/>
            <w:text/>
          </w:sdtPr>
          <w:sdtContent>
            <w:tc>
              <w:tcPr>
                <w:tcW w:w="0" w:type="auto"/>
              </w:tcPr>
              <w:p w14:paraId="5CF055A3" w14:textId="4000AD19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84702260"/>
            <w:placeholder>
              <w:docPart w:val="52C8EB5DBB5D49409CBF54EEFFF9210E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0B12389E" w14:textId="05A02A12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23307100"/>
            <w:placeholder>
              <w:docPart w:val="083CEF14B2FE4BAFA0F697F2DFD93D84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5512B62D" w14:textId="29594836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549957814"/>
            <w:placeholder>
              <w:docPart w:val="681B8283916A4FF7A8B6A0A9B5BE715A"/>
            </w:placeholder>
            <w:showingPlcHdr/>
            <w:text/>
          </w:sdtPr>
          <w:sdtContent>
            <w:tc>
              <w:tcPr>
                <w:tcW w:w="0" w:type="auto"/>
              </w:tcPr>
              <w:p w14:paraId="49E3BFB4" w14:textId="539FD686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035185464"/>
            <w:placeholder>
              <w:docPart w:val="6E31300B53874704B6D6F843CEB11B36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413E30AF" w14:textId="6257EC03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44BED8F0" w14:textId="77777777" w:rsidTr="002D206A">
        <w:sdt>
          <w:sdtPr>
            <w:rPr>
              <w:rFonts w:cstheme="minorHAnsi"/>
              <w:sz w:val="20"/>
              <w:szCs w:val="20"/>
            </w:rPr>
            <w:id w:val="180473380"/>
            <w:placeholder>
              <w:docPart w:val="CC7E965F89404118B8B90469CAC46070"/>
            </w:placeholder>
            <w:showingPlcHdr/>
            <w:text/>
          </w:sdtPr>
          <w:sdtContent>
            <w:tc>
              <w:tcPr>
                <w:tcW w:w="0" w:type="auto"/>
              </w:tcPr>
              <w:p w14:paraId="3A61144A" w14:textId="49435C58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64625755"/>
            <w:placeholder>
              <w:docPart w:val="A824EA690BC343BDB0A65F90930EEDF4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95433C0" w14:textId="0BEC8D9B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48594300"/>
            <w:placeholder>
              <w:docPart w:val="C7CCF9A19E1B4B4D9E80B9996A4BB327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6E52108F" w14:textId="78C78190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34393554"/>
            <w:placeholder>
              <w:docPart w:val="18BAF2681F6E41BA963A28E20CA6DB6D"/>
            </w:placeholder>
            <w:showingPlcHdr/>
            <w:text/>
          </w:sdtPr>
          <w:sdtContent>
            <w:tc>
              <w:tcPr>
                <w:tcW w:w="0" w:type="auto"/>
              </w:tcPr>
              <w:p w14:paraId="5D52268C" w14:textId="3D76D304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54539232"/>
            <w:placeholder>
              <w:docPart w:val="96BC0BCBFCFE459D949A7AA60140E2F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339DB894" w14:textId="5F28DA0E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5D7500A2" w14:textId="77777777" w:rsidTr="002D206A">
        <w:sdt>
          <w:sdtPr>
            <w:rPr>
              <w:rFonts w:cstheme="minorHAnsi"/>
              <w:sz w:val="20"/>
              <w:szCs w:val="20"/>
            </w:rPr>
            <w:id w:val="-142974989"/>
            <w:placeholder>
              <w:docPart w:val="5F58C8DBE92243DFBE73251E2BE004DF"/>
            </w:placeholder>
            <w:showingPlcHdr/>
            <w:text/>
          </w:sdtPr>
          <w:sdtContent>
            <w:tc>
              <w:tcPr>
                <w:tcW w:w="0" w:type="auto"/>
              </w:tcPr>
              <w:p w14:paraId="68953A7D" w14:textId="20F02E67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16607662"/>
            <w:placeholder>
              <w:docPart w:val="4205438B63174C46884D22B98480225B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FF1BC4E" w14:textId="0698C035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03054302"/>
            <w:placeholder>
              <w:docPart w:val="6AC3E046A4CF416DA7EBE1E1FCCB16C3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7D1CF95" w14:textId="62759712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2344075"/>
            <w:placeholder>
              <w:docPart w:val="E81A8A5BB6DA4F8CA4FFE3366C81510F"/>
            </w:placeholder>
            <w:showingPlcHdr/>
            <w:text/>
          </w:sdtPr>
          <w:sdtContent>
            <w:tc>
              <w:tcPr>
                <w:tcW w:w="0" w:type="auto"/>
              </w:tcPr>
              <w:p w14:paraId="07155967" w14:textId="261D9164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816413714"/>
            <w:placeholder>
              <w:docPart w:val="EB2A136EC35942EE8D68A14A1DC03944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591388D4" w14:textId="24460FCD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147DB6F6" w14:textId="77777777" w:rsidTr="002D206A">
        <w:sdt>
          <w:sdtPr>
            <w:rPr>
              <w:rFonts w:cstheme="minorHAnsi"/>
              <w:sz w:val="20"/>
              <w:szCs w:val="20"/>
            </w:rPr>
            <w:id w:val="-1971188955"/>
            <w:placeholder>
              <w:docPart w:val="EB40D9AC7D4E490CABAF7030C1B6A530"/>
            </w:placeholder>
            <w:showingPlcHdr/>
            <w:text/>
          </w:sdtPr>
          <w:sdtContent>
            <w:tc>
              <w:tcPr>
                <w:tcW w:w="0" w:type="auto"/>
              </w:tcPr>
              <w:p w14:paraId="6CA63BF6" w14:textId="663A58AC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98284023"/>
            <w:placeholder>
              <w:docPart w:val="FE770A5405DF4FD6816A9C78625AFA36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405748E6" w14:textId="69AAB751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76183128"/>
            <w:placeholder>
              <w:docPart w:val="D5760AD3BC0143318FCAA8235805B720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6F947532" w14:textId="6DBD7BD0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84174321"/>
            <w:placeholder>
              <w:docPart w:val="939D0D3AF0524782B77A3E0B462FFFD6"/>
            </w:placeholder>
            <w:showingPlcHdr/>
            <w:text/>
          </w:sdtPr>
          <w:sdtContent>
            <w:tc>
              <w:tcPr>
                <w:tcW w:w="0" w:type="auto"/>
              </w:tcPr>
              <w:p w14:paraId="2D60F09B" w14:textId="48B23E38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65143692"/>
            <w:placeholder>
              <w:docPart w:val="6CE7D9188B954FF9999C4B31C9E833D6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7AFB4472" w14:textId="3E26A181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609FB807" w14:textId="77777777" w:rsidTr="002D206A">
        <w:sdt>
          <w:sdtPr>
            <w:rPr>
              <w:rFonts w:cstheme="minorHAnsi"/>
              <w:sz w:val="20"/>
              <w:szCs w:val="20"/>
            </w:rPr>
            <w:id w:val="1850759129"/>
            <w:placeholder>
              <w:docPart w:val="14E80B4BF3DC4FB2BD529A68D3D7BBAE"/>
            </w:placeholder>
            <w:showingPlcHdr/>
            <w:text/>
          </w:sdtPr>
          <w:sdtContent>
            <w:tc>
              <w:tcPr>
                <w:tcW w:w="0" w:type="auto"/>
              </w:tcPr>
              <w:p w14:paraId="35E0C46C" w14:textId="37945C46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317919458"/>
            <w:placeholder>
              <w:docPart w:val="51336F3E61A84677A86793294E3F0429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0ADC40E6" w14:textId="39A534FC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637063556"/>
            <w:placeholder>
              <w:docPart w:val="113CDD58152A4F6BB3B10AFA851E288C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EB26CFB" w14:textId="3A246987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83460821"/>
            <w:placeholder>
              <w:docPart w:val="4EB38ADDE9294DE3AD9D6E9301AE965A"/>
            </w:placeholder>
            <w:showingPlcHdr/>
            <w:text/>
          </w:sdtPr>
          <w:sdtContent>
            <w:tc>
              <w:tcPr>
                <w:tcW w:w="0" w:type="auto"/>
              </w:tcPr>
              <w:p w14:paraId="5E0BA037" w14:textId="2243EB3C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98255193"/>
            <w:placeholder>
              <w:docPart w:val="90FB9A00725442D88FE7B3A757D822B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7F0E3F4F" w14:textId="2C4E79E0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1740A1D5" w14:textId="77777777" w:rsidTr="002D206A">
        <w:sdt>
          <w:sdtPr>
            <w:rPr>
              <w:rFonts w:cstheme="minorHAnsi"/>
              <w:sz w:val="20"/>
              <w:szCs w:val="20"/>
            </w:rPr>
            <w:id w:val="1698512842"/>
            <w:placeholder>
              <w:docPart w:val="CBDABC73CB984C80878C05E27E43EC1A"/>
            </w:placeholder>
            <w:showingPlcHdr/>
            <w:text/>
          </w:sdtPr>
          <w:sdtContent>
            <w:tc>
              <w:tcPr>
                <w:tcW w:w="0" w:type="auto"/>
              </w:tcPr>
              <w:p w14:paraId="6A63C7F8" w14:textId="3BB55292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426659500"/>
            <w:placeholder>
              <w:docPart w:val="74CC7D4A00BA47A1A92BD40B7C71BD67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10FB76B9" w14:textId="1E3C86C4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25833240"/>
            <w:placeholder>
              <w:docPart w:val="67A09607AE044A5AB926A6ED59C28938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1A0653D4" w14:textId="4DDCEE10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1795445"/>
            <w:placeholder>
              <w:docPart w:val="C924CC4AFE404FC9AF2E7458CAF8F228"/>
            </w:placeholder>
            <w:showingPlcHdr/>
            <w:text/>
          </w:sdtPr>
          <w:sdtContent>
            <w:tc>
              <w:tcPr>
                <w:tcW w:w="0" w:type="auto"/>
              </w:tcPr>
              <w:p w14:paraId="7FCA9D77" w14:textId="310FD20D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94299663"/>
            <w:placeholder>
              <w:docPart w:val="EE211AD2F1A44809BB9B0DE6FAAEAD2D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1B07D9F1" w14:textId="3B9EBAB6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6121E647" w14:textId="77777777" w:rsidTr="002D206A">
        <w:sdt>
          <w:sdtPr>
            <w:rPr>
              <w:rFonts w:cstheme="minorHAnsi"/>
              <w:sz w:val="20"/>
              <w:szCs w:val="20"/>
            </w:rPr>
            <w:id w:val="-1078984981"/>
            <w:placeholder>
              <w:docPart w:val="8CE580E8673344608BF559B756CABD83"/>
            </w:placeholder>
            <w:showingPlcHdr/>
            <w:text/>
          </w:sdtPr>
          <w:sdtContent>
            <w:tc>
              <w:tcPr>
                <w:tcW w:w="0" w:type="auto"/>
              </w:tcPr>
              <w:p w14:paraId="258D3376" w14:textId="78F90565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68512964"/>
            <w:placeholder>
              <w:docPart w:val="363A7C53453148D7BA5A4AED87E4C6B9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4FBE97E" w14:textId="1A94908A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96340532"/>
            <w:placeholder>
              <w:docPart w:val="F0AF83B448204193B1F837F006612074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F396662" w14:textId="7BB22A37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336622929"/>
            <w:placeholder>
              <w:docPart w:val="F8DC55AC3A174C539FF45CFE81530E21"/>
            </w:placeholder>
            <w:showingPlcHdr/>
            <w:text/>
          </w:sdtPr>
          <w:sdtContent>
            <w:tc>
              <w:tcPr>
                <w:tcW w:w="0" w:type="auto"/>
              </w:tcPr>
              <w:p w14:paraId="18198EC0" w14:textId="5FFDC378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045183880"/>
            <w:placeholder>
              <w:docPart w:val="645A608FE19C4DF5B167BCF95D4D4D84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27862ABA" w14:textId="7551EA7F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09C13FBA" w14:textId="66350B42" w:rsidTr="00A32AD5">
        <w:sdt>
          <w:sdtPr>
            <w:rPr>
              <w:rFonts w:cstheme="minorHAnsi"/>
              <w:sz w:val="20"/>
              <w:szCs w:val="20"/>
            </w:rPr>
            <w:id w:val="-587847118"/>
            <w:placeholder>
              <w:docPart w:val="FBF1CCB178B04FB1BDF6C6362813D8FB"/>
            </w:placeholder>
            <w:showingPlcHdr/>
            <w:text/>
          </w:sdtPr>
          <w:sdtContent>
            <w:tc>
              <w:tcPr>
                <w:tcW w:w="0" w:type="auto"/>
              </w:tcPr>
              <w:p w14:paraId="24BC7340" w14:textId="08E7268E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57509398"/>
            <w:placeholder>
              <w:docPart w:val="FAE3256ED5134A6BBE265927BF1E332D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6C9E2368" w14:textId="044FA112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419548888"/>
            <w:placeholder>
              <w:docPart w:val="F704892B2F21433AAE533904AEAAD5B8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511C0BB7" w14:textId="627D879F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25026882"/>
            <w:placeholder>
              <w:docPart w:val="23FDE552E2534F26927FB0442415A3F9"/>
            </w:placeholder>
            <w:showingPlcHdr/>
            <w:text/>
          </w:sdtPr>
          <w:sdtContent>
            <w:tc>
              <w:tcPr>
                <w:tcW w:w="0" w:type="auto"/>
              </w:tcPr>
              <w:p w14:paraId="14C97B90" w14:textId="5AF3C037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36471156"/>
            <w:placeholder>
              <w:docPart w:val="B8B60003C0D3460FAF78518B57597816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1BFDCCDA" w14:textId="3073719F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6352BA94" w14:textId="77777777" w:rsidTr="002D206A">
        <w:sdt>
          <w:sdtPr>
            <w:rPr>
              <w:rFonts w:cstheme="minorHAnsi"/>
              <w:sz w:val="20"/>
              <w:szCs w:val="20"/>
            </w:rPr>
            <w:id w:val="937948461"/>
            <w:placeholder>
              <w:docPart w:val="202CCBB9CB5A41BABFC1AA553D987239"/>
            </w:placeholder>
            <w:showingPlcHdr/>
            <w:text/>
          </w:sdtPr>
          <w:sdtContent>
            <w:tc>
              <w:tcPr>
                <w:tcW w:w="0" w:type="auto"/>
              </w:tcPr>
              <w:p w14:paraId="2DABEB58" w14:textId="1DF4644B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13091968"/>
            <w:placeholder>
              <w:docPart w:val="5273F19875154B90BE3B60AE53AD6E26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77052B4" w14:textId="70D4D373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953737053"/>
            <w:placeholder>
              <w:docPart w:val="1D5C2789AEF34D359975D07F19F9B83A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6B21A505" w14:textId="5FFB0962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25691063"/>
            <w:placeholder>
              <w:docPart w:val="686FF76DB3C2436EB7FB413A103C1350"/>
            </w:placeholder>
            <w:showingPlcHdr/>
            <w:text/>
          </w:sdtPr>
          <w:sdtContent>
            <w:tc>
              <w:tcPr>
                <w:tcW w:w="0" w:type="auto"/>
              </w:tcPr>
              <w:p w14:paraId="04C4A4A9" w14:textId="0457980B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100711457"/>
            <w:placeholder>
              <w:docPart w:val="4B0333BA30AA4AEE9AA617BEB64A28F2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06ED93FB" w14:textId="3953F568" w:rsidR="008B0138" w:rsidRPr="008B0138" w:rsidRDefault="008B0138" w:rsidP="0066498C">
                <w:pPr>
                  <w:pStyle w:val="Brezrazmikov"/>
                  <w:keepNext/>
                  <w:keepLines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  <w:tr w:rsidR="008B0138" w:rsidRPr="008B0138" w14:paraId="6B168DC5" w14:textId="77777777" w:rsidTr="002D206A">
        <w:sdt>
          <w:sdtPr>
            <w:rPr>
              <w:rFonts w:cstheme="minorHAnsi"/>
              <w:sz w:val="20"/>
              <w:szCs w:val="20"/>
            </w:rPr>
            <w:id w:val="-1787265565"/>
            <w:placeholder>
              <w:docPart w:val="E03805FA1E004947BD7CAA2045911CF8"/>
            </w:placeholder>
            <w:showingPlcHdr/>
            <w:text/>
          </w:sdtPr>
          <w:sdtContent>
            <w:tc>
              <w:tcPr>
                <w:tcW w:w="0" w:type="auto"/>
              </w:tcPr>
              <w:p w14:paraId="77CCBB05" w14:textId="6587AF33" w:rsidR="008B0138" w:rsidRPr="008B0138" w:rsidRDefault="008B0138" w:rsidP="008B0138">
                <w:pPr>
                  <w:pStyle w:val="Brezrazmikov"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95167269"/>
            <w:placeholder>
              <w:docPart w:val="1411C980430142C68AD4D8860475176B"/>
            </w:placeholder>
            <w:showingPlcHdr/>
            <w:dropDownList>
              <w:listItem w:displayText="Vodstveni kader" w:value="Vodstveni kader"/>
              <w:listItem w:displayText="Voznik strojnik" w:value="Voznik strojnik"/>
              <w:listItem w:displayText="Delavec kanalizer" w:value="Delavec kanalizer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042FA74E" w14:textId="013CE8DE" w:rsidR="008B0138" w:rsidRPr="008B0138" w:rsidRDefault="008B0138" w:rsidP="008B0138">
                <w:pPr>
                  <w:pStyle w:val="Brezrazmikov"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21935385"/>
            <w:placeholder>
              <w:docPart w:val="E60C6CA1AC1845AD8BFDE51DF29725CC"/>
            </w:placeholder>
            <w:showingPlcHdr/>
            <w:dropDownList>
              <w:listItem w:displayText="Nedoločen čas" w:value="Nedoločen čas"/>
              <w:listItem w:displayText="Določen čas" w:value="Določen čas"/>
              <w:listItem w:displayText="Drugo" w:value="Drugo"/>
            </w:dropDownList>
          </w:sdtPr>
          <w:sdtContent>
            <w:tc>
              <w:tcPr>
                <w:tcW w:w="0" w:type="auto"/>
              </w:tcPr>
              <w:p w14:paraId="333211CF" w14:textId="074FFAFA" w:rsidR="008B0138" w:rsidRPr="008B0138" w:rsidRDefault="008B0138" w:rsidP="008B0138">
                <w:pPr>
                  <w:pStyle w:val="Brezrazmikov"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28663D">
                  <w:rPr>
                    <w:rStyle w:val="Besedilooznabemesta"/>
                    <w:sz w:val="20"/>
                    <w:szCs w:val="20"/>
                  </w:rPr>
                  <w:t>Izberit</w:t>
                </w:r>
                <w:r>
                  <w:rPr>
                    <w:rStyle w:val="Besedilooznabemesta"/>
                    <w:sz w:val="20"/>
                    <w:szCs w:val="20"/>
                  </w:rPr>
                  <w:t>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86044288"/>
            <w:placeholder>
              <w:docPart w:val="34D6A255DB1B4AB8B4C5454F0190F25C"/>
            </w:placeholder>
            <w:showingPlcHdr/>
            <w:text/>
          </w:sdtPr>
          <w:sdtContent>
            <w:tc>
              <w:tcPr>
                <w:tcW w:w="0" w:type="auto"/>
              </w:tcPr>
              <w:p w14:paraId="22E20E10" w14:textId="44F48AE6" w:rsidR="008B0138" w:rsidRPr="008B0138" w:rsidRDefault="008B0138" w:rsidP="008B0138">
                <w:pPr>
                  <w:pStyle w:val="Brezrazmikov"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rFonts w:cstheme="minorHAnsi"/>
                    <w:sz w:val="20"/>
                    <w:szCs w:val="20"/>
                  </w:rPr>
                  <w:t>Vpišite podatek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28169148"/>
            <w:placeholder>
              <w:docPart w:val="C74D76049DEF4DECBEE0DEC0D35A9A4B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0" w:type="auto"/>
              </w:tcPr>
              <w:p w14:paraId="554249D0" w14:textId="12018D24" w:rsidR="008B0138" w:rsidRPr="008B0138" w:rsidRDefault="008B0138" w:rsidP="008B0138">
                <w:pPr>
                  <w:pStyle w:val="Brezrazmikov"/>
                  <w:jc w:val="left"/>
                  <w:rPr>
                    <w:rFonts w:cstheme="minorHAnsi"/>
                    <w:sz w:val="20"/>
                    <w:szCs w:val="20"/>
                  </w:rPr>
                </w:pPr>
                <w:r w:rsidRPr="008B0138">
                  <w:rPr>
                    <w:rStyle w:val="Besedilooznabemesta"/>
                    <w:sz w:val="20"/>
                    <w:szCs w:val="20"/>
                  </w:rPr>
                  <w:t>Izberite</w:t>
                </w:r>
              </w:p>
            </w:tc>
          </w:sdtContent>
        </w:sdt>
      </w:tr>
    </w:tbl>
    <w:p w14:paraId="729C0AA9" w14:textId="77777777" w:rsidR="00383E26" w:rsidRDefault="00383E26" w:rsidP="0021452D">
      <w:pPr>
        <w:pStyle w:val="Brezrazmikov"/>
      </w:pPr>
    </w:p>
    <w:p w14:paraId="0FE96A4A" w14:textId="61D79E5D" w:rsidR="008B0138" w:rsidRDefault="008B0138" w:rsidP="0021452D">
      <w:pPr>
        <w:pStyle w:val="Brezrazmikov"/>
      </w:pPr>
      <w:r>
        <w:t>Izjavljamo, da bomo v primeru prenehanja delovnega razmerja kateregakoli od navedenih kadrov pravočasno zagotovili ustrezno usposobljen nadomesti kader.</w:t>
      </w:r>
    </w:p>
    <w:p w14:paraId="34524440" w14:textId="77777777" w:rsidR="00D21ECB" w:rsidRDefault="00D21ECB" w:rsidP="0021452D">
      <w:pPr>
        <w:pStyle w:val="Brezrazmikov"/>
      </w:pPr>
    </w:p>
    <w:p w14:paraId="34A8CFA5" w14:textId="77777777" w:rsidR="00D21ECB" w:rsidRPr="00E467B9" w:rsidRDefault="00D21ECB" w:rsidP="00D21ECB">
      <w:pPr>
        <w:pStyle w:val="Brezrazmikov"/>
        <w:rPr>
          <w:b/>
          <w:bCs/>
        </w:rPr>
      </w:pPr>
      <w:r w:rsidRPr="00E467B9">
        <w:rPr>
          <w:b/>
          <w:bCs/>
        </w:rPr>
        <w:t>Izjava gospodarskega subjekta (pogoj 5):</w:t>
      </w:r>
    </w:p>
    <w:p w14:paraId="4B32B8EB" w14:textId="77777777" w:rsidR="00D21ECB" w:rsidRDefault="00D21ECB" w:rsidP="00D21ECB">
      <w:pPr>
        <w:pStyle w:val="Brezrazmikov"/>
        <w:jc w:val="left"/>
      </w:pPr>
      <w:sdt>
        <w:sdtPr>
          <w:id w:val="-1511067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razpolagamo z ustreznimi kapacitetami za pravočasno in kvalitetno izvedbo javnega naročila, v skladu z zahtevami iz dokumentacije v zvezi z oddajo javnega naročila, pravili stroke ter določili predpisov in standardov s področja predmeta naročila;</w:t>
      </w:r>
    </w:p>
    <w:p w14:paraId="73ECF040" w14:textId="77777777" w:rsidR="00D21ECB" w:rsidRDefault="00D21ECB" w:rsidP="00D21ECB">
      <w:pPr>
        <w:pStyle w:val="Brezrazmikov"/>
        <w:jc w:val="left"/>
      </w:pPr>
      <w:sdt>
        <w:sdtPr>
          <w:id w:val="-353495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imamo ustrezna pooblastila, profesionalne in tehnične zmožnosti, finančne vire, tehnično brezhibna prevozna sredstva, potrebno opremo in druge pripomočke, razpoložljivo operativno ekipo, izkušnje, ugled ter zaposlene z ustreznimi izkušnjami in strokovnim znanjem za pravočasno in kvalitetno izvedbo del v celotnem obsegu, ki ga ponujamo v ponudbi;</w:t>
      </w:r>
    </w:p>
    <w:p w14:paraId="63C9C221" w14:textId="77777777" w:rsidR="00D21ECB" w:rsidRDefault="00D21ECB" w:rsidP="00D21ECB">
      <w:pPr>
        <w:pStyle w:val="Brezrazmikov"/>
        <w:jc w:val="left"/>
      </w:pPr>
      <w:sdt>
        <w:sdtPr>
          <w:id w:val="-1340458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izpolnjujemo vse svoje zakonske obveznosti;</w:t>
      </w:r>
    </w:p>
    <w:p w14:paraId="4E2967FE" w14:textId="77777777" w:rsidR="00D21ECB" w:rsidRDefault="00D21ECB" w:rsidP="00D21ECB">
      <w:pPr>
        <w:pStyle w:val="Brezrazmikov"/>
        <w:jc w:val="left"/>
      </w:pPr>
      <w:sdt>
        <w:sdtPr>
          <w:id w:val="770441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sprejemamo plačilni rok 30. dan od naročnikovega prejema posameznega računa;</w:t>
      </w:r>
    </w:p>
    <w:p w14:paraId="25876CB8" w14:textId="77777777" w:rsidR="00D21ECB" w:rsidRDefault="00D21ECB" w:rsidP="00D21ECB">
      <w:pPr>
        <w:pStyle w:val="Brezrazmikov"/>
        <w:jc w:val="left"/>
      </w:pPr>
      <w:sdt>
        <w:sdtPr>
          <w:id w:val="1947184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strinjamo se in v celoti sprejemamo določila dokumentacije v zvezi z oddajo javnega naročila, vključno z določili vzorca okvirnega sporazuma in vzorca finančnega zavarovanja;</w:t>
      </w:r>
    </w:p>
    <w:p w14:paraId="57628278" w14:textId="77777777" w:rsidR="00D21ECB" w:rsidRDefault="00D21ECB" w:rsidP="00D21ECB">
      <w:pPr>
        <w:pStyle w:val="Brezrazmikov"/>
        <w:jc w:val="left"/>
      </w:pPr>
      <w:sdt>
        <w:sdtPr>
          <w:id w:val="2118094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vsi optično prebrani dokumenti, ki so priložene ponudbi, ustrezajo originalom;</w:t>
      </w:r>
    </w:p>
    <w:p w14:paraId="79341533" w14:textId="77777777" w:rsidR="00D21ECB" w:rsidRDefault="00D21ECB" w:rsidP="00D21ECB">
      <w:pPr>
        <w:pStyle w:val="Brezrazmikov"/>
        <w:jc w:val="left"/>
      </w:pPr>
      <w:sdt>
        <w:sdtPr>
          <w:id w:val="-507051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pri izvajanju storitve bomo komunicirali v slovenskem jeziku.</w:t>
      </w:r>
    </w:p>
    <w:p w14:paraId="5E1E3D09" w14:textId="77777777" w:rsidR="00D21ECB" w:rsidRDefault="00D21ECB" w:rsidP="00D21ECB">
      <w:pPr>
        <w:pStyle w:val="Brezrazmikov"/>
        <w:jc w:val="left"/>
      </w:pPr>
      <w:r>
        <w:tab/>
      </w:r>
    </w:p>
    <w:p w14:paraId="491877AF" w14:textId="77777777" w:rsidR="00D21ECB" w:rsidRPr="00E467B9" w:rsidRDefault="00D21ECB" w:rsidP="00D21ECB">
      <w:pPr>
        <w:pStyle w:val="Brezrazmikov"/>
        <w:jc w:val="left"/>
        <w:rPr>
          <w:b/>
          <w:bCs/>
        </w:rPr>
      </w:pPr>
      <w:r w:rsidRPr="00E467B9">
        <w:rPr>
          <w:b/>
          <w:bCs/>
        </w:rPr>
        <w:t>Izjava ponudnika (pogoj 6):</w:t>
      </w:r>
    </w:p>
    <w:p w14:paraId="4AB44040" w14:textId="77777777" w:rsidR="00D21ECB" w:rsidRDefault="00D21ECB" w:rsidP="00D21ECB">
      <w:pPr>
        <w:pStyle w:val="Brezrazmikov"/>
        <w:jc w:val="left"/>
      </w:pPr>
      <w:sdt>
        <w:sdtPr>
          <w:id w:val="1355530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zagotavljamo dostavo finančnega zavarovanja za dobro izvedbo pogodbenih obveznosti, v vrednosti, obliki in vsebini ter v rokih, kot to določa dokumentacija v zvezi z oddajo javnega naročila;</w:t>
      </w:r>
    </w:p>
    <w:p w14:paraId="0011C2A0" w14:textId="77777777" w:rsidR="00D21ECB" w:rsidRDefault="00D21ECB" w:rsidP="00D21ECB">
      <w:pPr>
        <w:pStyle w:val="Brezrazmikov"/>
        <w:jc w:val="left"/>
      </w:pPr>
      <w:sdt>
        <w:sdtPr>
          <w:id w:val="1730422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strinjamo se, da je predložitev ustreznega zavarovanja za dobro izvedbo pogodbenih obveznosti pogoj za veljavnost okvirnega sporazuma;</w:t>
      </w:r>
    </w:p>
    <w:p w14:paraId="446432C4" w14:textId="77777777" w:rsidR="00D21ECB" w:rsidRDefault="00D21ECB" w:rsidP="00D21ECB">
      <w:pPr>
        <w:pStyle w:val="Brezrazmikov"/>
        <w:jc w:val="left"/>
      </w:pPr>
      <w:sdt>
        <w:sdtPr>
          <w:id w:val="9875226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do naročnika predmetnega javnega naročila ne bomo imeli nobenega odškodninskega zahtevka, če ne bomo izbrani kot najugodnejši ponudnik, oziroma v primeru ustavitve postopka, zavrnitve vseh ponudb ali odstopa od izvedbe javnega naročila ne bomo zahtevali povrnitve nobenih stroškov, ki smo jih imeli s pripravo ponudbene dokumentacije.</w:t>
      </w:r>
    </w:p>
    <w:p w14:paraId="53DFB3FE" w14:textId="77777777" w:rsidR="00D21ECB" w:rsidRDefault="00D21ECB" w:rsidP="0021452D">
      <w:pPr>
        <w:pStyle w:val="Brezrazmikov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3"/>
        <w:gridCol w:w="235"/>
        <w:gridCol w:w="5105"/>
        <w:gridCol w:w="3838"/>
      </w:tblGrid>
      <w:tr w:rsidR="0066498C" w:rsidRPr="000C5E96" w14:paraId="6085470E" w14:textId="77777777" w:rsidTr="003B32CA">
        <w:tc>
          <w:tcPr>
            <w:tcW w:w="893" w:type="dxa"/>
          </w:tcPr>
          <w:p w14:paraId="7E05FF2F" w14:textId="77777777" w:rsidR="0066498C" w:rsidRPr="000C5E96" w:rsidRDefault="0066498C" w:rsidP="003B32CA">
            <w:pPr>
              <w:pStyle w:val="Brezrazmikov"/>
              <w:keepNext/>
              <w:jc w:val="lef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lastRenderedPageBreak/>
              <w:t>Kraj:</w:t>
            </w:r>
          </w:p>
        </w:tc>
        <w:sdt>
          <w:sdtPr>
            <w:rPr>
              <w:rFonts w:cstheme="minorHAnsi"/>
              <w:sz w:val="21"/>
              <w:szCs w:val="21"/>
            </w:rPr>
            <w:id w:val="229818668"/>
            <w:placeholder>
              <w:docPart w:val="537C3B03D6F24D259DFF0B1696CA8AEB"/>
            </w:placeholder>
            <w:showingPlcHdr/>
            <w:text/>
          </w:sdtPr>
          <w:sdtContent>
            <w:tc>
              <w:tcPr>
                <w:tcW w:w="5340" w:type="dxa"/>
                <w:gridSpan w:val="2"/>
              </w:tcPr>
              <w:p w14:paraId="471BB82B" w14:textId="77777777" w:rsidR="0066498C" w:rsidRPr="000C5E96" w:rsidRDefault="0066498C" w:rsidP="003B32CA">
                <w:pPr>
                  <w:pStyle w:val="Brezrazmikov"/>
                  <w:keepNext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Vpišite ime kraja</w:t>
                </w:r>
              </w:p>
            </w:tc>
          </w:sdtContent>
        </w:sdt>
        <w:tc>
          <w:tcPr>
            <w:tcW w:w="3838" w:type="dxa"/>
          </w:tcPr>
          <w:p w14:paraId="0D751A79" w14:textId="77777777" w:rsidR="0066498C" w:rsidRPr="000C5E96" w:rsidRDefault="0066498C" w:rsidP="003B32CA">
            <w:pPr>
              <w:pStyle w:val="Brezrazmikov"/>
              <w:keepNext/>
              <w:rPr>
                <w:rFonts w:cstheme="minorHAnsi"/>
                <w:sz w:val="21"/>
                <w:szCs w:val="21"/>
              </w:rPr>
            </w:pPr>
          </w:p>
        </w:tc>
      </w:tr>
      <w:tr w:rsidR="0066498C" w:rsidRPr="000C5E96" w14:paraId="791D1479" w14:textId="77777777" w:rsidTr="003B32CA">
        <w:tc>
          <w:tcPr>
            <w:tcW w:w="893" w:type="dxa"/>
          </w:tcPr>
          <w:p w14:paraId="7403DFA4" w14:textId="77777777" w:rsidR="0066498C" w:rsidRPr="000C5E96" w:rsidRDefault="0066498C" w:rsidP="003B32CA">
            <w:pPr>
              <w:pStyle w:val="Brezrazmikov"/>
              <w:keepNext/>
              <w:jc w:val="lef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Datum:</w:t>
            </w:r>
          </w:p>
        </w:tc>
        <w:sdt>
          <w:sdtPr>
            <w:rPr>
              <w:rFonts w:cstheme="minorHAnsi"/>
              <w:sz w:val="21"/>
              <w:szCs w:val="21"/>
            </w:rPr>
            <w:id w:val="1027294363"/>
            <w:placeholder>
              <w:docPart w:val="96847FE4592B400A83699ACA9CA25D95"/>
            </w:placeholder>
            <w:showingPlcHdr/>
            <w:date>
              <w:dateFormat w:val="dd.MM.yyyy"/>
              <w:lid w:val="sl-SI"/>
              <w:storeMappedDataAs w:val="dateTime"/>
              <w:calendar w:val="gregorian"/>
            </w:date>
          </w:sdtPr>
          <w:sdtContent>
            <w:tc>
              <w:tcPr>
                <w:tcW w:w="5340" w:type="dxa"/>
                <w:gridSpan w:val="2"/>
              </w:tcPr>
              <w:p w14:paraId="53A78492" w14:textId="77777777" w:rsidR="0066498C" w:rsidRPr="000C5E96" w:rsidRDefault="0066498C" w:rsidP="003B32CA">
                <w:pPr>
                  <w:pStyle w:val="Brezrazmikov"/>
                  <w:keepNext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Style w:val="Besedilooznabemesta"/>
                    <w:rFonts w:cstheme="minorHAnsi"/>
                  </w:rPr>
                  <w:t>Izberite datum</w:t>
                </w:r>
              </w:p>
            </w:tc>
          </w:sdtContent>
        </w:sdt>
        <w:tc>
          <w:tcPr>
            <w:tcW w:w="3838" w:type="dxa"/>
          </w:tcPr>
          <w:p w14:paraId="5C95C7C1" w14:textId="77777777" w:rsidR="0066498C" w:rsidRPr="000C5E96" w:rsidRDefault="0066498C" w:rsidP="003B32CA">
            <w:pPr>
              <w:pStyle w:val="Brezrazmikov"/>
              <w:keepNext/>
              <w:rPr>
                <w:rFonts w:cstheme="minorHAnsi"/>
                <w:sz w:val="21"/>
                <w:szCs w:val="21"/>
              </w:rPr>
            </w:pPr>
          </w:p>
        </w:tc>
      </w:tr>
      <w:tr w:rsidR="0066498C" w:rsidRPr="000C5E96" w14:paraId="51322601" w14:textId="77777777" w:rsidTr="003B32CA">
        <w:tc>
          <w:tcPr>
            <w:tcW w:w="893" w:type="dxa"/>
          </w:tcPr>
          <w:p w14:paraId="6BA74C3B" w14:textId="77777777" w:rsidR="0066498C" w:rsidRPr="000C5E96" w:rsidRDefault="0066498C" w:rsidP="003B32CA">
            <w:pPr>
              <w:pStyle w:val="Brezrazmikov"/>
              <w:keepNext/>
              <w:jc w:val="left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5340" w:type="dxa"/>
            <w:gridSpan w:val="2"/>
          </w:tcPr>
          <w:p w14:paraId="0C247164" w14:textId="77777777" w:rsidR="0066498C" w:rsidRDefault="0066498C" w:rsidP="003B32CA">
            <w:pPr>
              <w:pStyle w:val="Brezrazmikov"/>
              <w:keepNext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838" w:type="dxa"/>
          </w:tcPr>
          <w:p w14:paraId="6D1EC9D7" w14:textId="77777777" w:rsidR="0066498C" w:rsidRPr="000C5E96" w:rsidRDefault="0066498C" w:rsidP="003B32CA">
            <w:pPr>
              <w:pStyle w:val="Brezrazmikov"/>
              <w:keepNext/>
              <w:rPr>
                <w:rFonts w:cstheme="minorHAnsi"/>
                <w:sz w:val="21"/>
                <w:szCs w:val="21"/>
              </w:rPr>
            </w:pPr>
          </w:p>
        </w:tc>
      </w:tr>
      <w:tr w:rsidR="0066498C" w:rsidRPr="000C5E96" w14:paraId="345E531C" w14:textId="77777777" w:rsidTr="003B32CA">
        <w:tc>
          <w:tcPr>
            <w:tcW w:w="1128" w:type="dxa"/>
            <w:gridSpan w:val="2"/>
          </w:tcPr>
          <w:p w14:paraId="0BE8D998" w14:textId="77777777" w:rsidR="0066498C" w:rsidRPr="000C5E96" w:rsidRDefault="0066498C" w:rsidP="003B32CA">
            <w:pPr>
              <w:pStyle w:val="Brezrazmikov"/>
              <w:jc w:val="righ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Žig: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888030256"/>
            <w:showingPlcHdr/>
            <w:picture/>
          </w:sdtPr>
          <w:sdtContent>
            <w:tc>
              <w:tcPr>
                <w:tcW w:w="5105" w:type="dxa"/>
              </w:tcPr>
              <w:p w14:paraId="7EF05EE7" w14:textId="77777777" w:rsidR="0066498C" w:rsidRPr="000C5E96" w:rsidRDefault="0066498C" w:rsidP="003B32CA">
                <w:pPr>
                  <w:pStyle w:val="Brezrazmikov"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Fonts w:cstheme="minorHAnsi"/>
                    <w:noProof/>
                    <w:sz w:val="21"/>
                    <w:szCs w:val="21"/>
                  </w:rPr>
                  <w:drawing>
                    <wp:inline distT="0" distB="0" distL="0" distR="0" wp14:anchorId="160C0C7C" wp14:editId="6747C005">
                      <wp:extent cx="2152650" cy="781050"/>
                      <wp:effectExtent l="0" t="0" r="0" b="0"/>
                      <wp:docPr id="832538295" name="Slika 8325382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526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tc>
          <w:tcPr>
            <w:tcW w:w="3838" w:type="dxa"/>
          </w:tcPr>
          <w:p w14:paraId="6675B715" w14:textId="77777777" w:rsidR="0066498C" w:rsidRPr="000C5E96" w:rsidRDefault="0066498C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Podpis:</w:t>
            </w:r>
          </w:p>
          <w:sdt>
            <w:sdtPr>
              <w:rPr>
                <w:rFonts w:cstheme="minorHAnsi"/>
                <w:sz w:val="21"/>
                <w:szCs w:val="21"/>
              </w:rPr>
              <w:id w:val="376286574"/>
              <w:showingPlcHdr/>
              <w:picture/>
            </w:sdtPr>
            <w:sdtContent>
              <w:p w14:paraId="4CFD8183" w14:textId="77777777" w:rsidR="0066498C" w:rsidRPr="000C5E96" w:rsidRDefault="0066498C" w:rsidP="003B32CA">
                <w:pPr>
                  <w:pStyle w:val="Brezrazmikov"/>
                  <w:rPr>
                    <w:rFonts w:cstheme="minorHAnsi"/>
                    <w:sz w:val="21"/>
                    <w:szCs w:val="21"/>
                  </w:rPr>
                </w:pPr>
                <w:r w:rsidRPr="000C5E96">
                  <w:rPr>
                    <w:rFonts w:cstheme="minorHAnsi"/>
                    <w:noProof/>
                    <w:sz w:val="21"/>
                    <w:szCs w:val="21"/>
                  </w:rPr>
                  <w:drawing>
                    <wp:inline distT="0" distB="0" distL="0" distR="0" wp14:anchorId="469E6AE4" wp14:editId="467775F5">
                      <wp:extent cx="2152650" cy="571500"/>
                      <wp:effectExtent l="0" t="0" r="0" b="0"/>
                      <wp:docPr id="329761266" name="Slika 3297612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5265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  <w:tr w:rsidR="0066498C" w:rsidRPr="000C5E96" w14:paraId="1513074F" w14:textId="77777777" w:rsidTr="003B32CA">
        <w:tc>
          <w:tcPr>
            <w:tcW w:w="1128" w:type="dxa"/>
            <w:gridSpan w:val="2"/>
          </w:tcPr>
          <w:p w14:paraId="21A72ED1" w14:textId="77777777" w:rsidR="0066498C" w:rsidRPr="000C5E96" w:rsidRDefault="0066498C" w:rsidP="003B32CA">
            <w:pPr>
              <w:pStyle w:val="Brezrazmikov"/>
              <w:jc w:val="right"/>
              <w:rPr>
                <w:rFonts w:cstheme="minorHAnsi"/>
                <w:sz w:val="21"/>
                <w:szCs w:val="21"/>
              </w:rPr>
            </w:pPr>
            <w:r w:rsidRPr="000C5E96">
              <w:rPr>
                <w:rFonts w:cstheme="minorHAnsi"/>
                <w:sz w:val="21"/>
                <w:szCs w:val="21"/>
              </w:rPr>
              <w:t>Opomba:</w:t>
            </w:r>
          </w:p>
        </w:tc>
        <w:tc>
          <w:tcPr>
            <w:tcW w:w="5105" w:type="dxa"/>
          </w:tcPr>
          <w:p w14:paraId="25BBD302" w14:textId="77777777" w:rsidR="0066498C" w:rsidRPr="000C5E96" w:rsidRDefault="00000000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sz w:val="21"/>
                  <w:szCs w:val="21"/>
                </w:rPr>
                <w:id w:val="-150342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6498C" w:rsidRPr="000C5E9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66498C" w:rsidRPr="000C5E96">
              <w:rPr>
                <w:rFonts w:cstheme="minorHAnsi"/>
                <w:sz w:val="21"/>
                <w:szCs w:val="21"/>
              </w:rPr>
              <w:t xml:space="preserve"> Ne poslujemo z žigom.</w:t>
            </w:r>
          </w:p>
        </w:tc>
        <w:tc>
          <w:tcPr>
            <w:tcW w:w="3838" w:type="dxa"/>
          </w:tcPr>
          <w:p w14:paraId="319AA75A" w14:textId="77777777" w:rsidR="0066498C" w:rsidRPr="000C5E96" w:rsidRDefault="0066498C" w:rsidP="003B32CA">
            <w:pPr>
              <w:pStyle w:val="Brezrazmikov"/>
              <w:rPr>
                <w:rFonts w:cstheme="minorHAnsi"/>
                <w:sz w:val="21"/>
                <w:szCs w:val="21"/>
              </w:rPr>
            </w:pPr>
          </w:p>
        </w:tc>
      </w:tr>
    </w:tbl>
    <w:p w14:paraId="73397337" w14:textId="77777777" w:rsidR="0066498C" w:rsidRDefault="0066498C" w:rsidP="0021452D">
      <w:pPr>
        <w:pStyle w:val="Brezrazmikov"/>
      </w:pPr>
    </w:p>
    <w:sectPr w:rsidR="0066498C" w:rsidSect="00F37FE9">
      <w:headerReference w:type="default" r:id="rId10"/>
      <w:footerReference w:type="default" r:id="rId11"/>
      <w:pgSz w:w="12240" w:h="15840"/>
      <w:pgMar w:top="1080" w:right="1080" w:bottom="1080" w:left="108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DAE6C" w14:textId="77777777" w:rsidR="0040579B" w:rsidRDefault="0040579B">
      <w:pPr>
        <w:spacing w:after="0" w:line="240" w:lineRule="auto"/>
      </w:pPr>
      <w:r>
        <w:separator/>
      </w:r>
    </w:p>
  </w:endnote>
  <w:endnote w:type="continuationSeparator" w:id="0">
    <w:p w14:paraId="51B7C58E" w14:textId="77777777" w:rsidR="0040579B" w:rsidRDefault="00405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32E1" w14:textId="4F9737E2" w:rsidR="003B2859" w:rsidRDefault="002A7029" w:rsidP="00B36DD2">
    <w:pPr>
      <w:pStyle w:val="Noga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E7710F0" wp14:editId="04895950">
              <wp:simplePos x="0" y="0"/>
              <wp:positionH relativeFrom="margin">
                <wp:posOffset>6504305</wp:posOffset>
              </wp:positionH>
              <wp:positionV relativeFrom="margin">
                <wp:posOffset>6023610</wp:posOffset>
              </wp:positionV>
              <wp:extent cx="128270" cy="2844000"/>
              <wp:effectExtent l="0" t="0" r="5080" b="0"/>
              <wp:wrapNone/>
              <wp:docPr id="347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440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383A22" id="Pravokotnik 9" o:spid="_x0000_s1026" style="position:absolute;margin-left:512.15pt;margin-top:474.3pt;width:10.1pt;height:223.95pt;z-index:251672576;visibility:visible;mso-wrap-style:square;mso-width-percent:2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" fillcolor="#0070c0" stroked="f">
              <w10:wrap anchorx="margin" anchory="margin"/>
            </v:rect>
          </w:pict>
        </mc:Fallback>
      </mc:AlternateContent>
    </w:r>
    <w:r w:rsidR="003B2859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D7D16D2" wp14:editId="7747ABB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400800" cy="160655"/>
              <wp:effectExtent l="0" t="0" r="0" b="0"/>
              <wp:wrapNone/>
              <wp:docPr id="343" name="Polje z besedilo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F036B" w14:textId="77777777" w:rsidR="003B2859" w:rsidRDefault="003B2859" w:rsidP="00B36DD2">
                          <w:pPr>
                            <w:pStyle w:val="Brezrazmikov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2D7D16D2" id="_x0000_t202" coordsize="21600,21600" o:spt="202" path="m,l,21600r21600,l21600,xe">
              <v:stroke joinstyle="miter"/>
              <v:path gradientshapeok="t" o:connecttype="rect"/>
            </v:shapetype>
            <v:shape id="Polje z besedilom 5" o:spid="_x0000_s1026" type="#_x0000_t202" style="position:absolute;margin-left:0;margin-top:0;width:7in;height:12.65pt;z-index:251673600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bottom-margin-area;mso-width-percent:1000;mso-height-percent:0;mso-width-relative:margin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" filled="f" stroked="f">
              <v:textbox style="mso-fit-shape-to-text:t" inset=",0,,0">
                <w:txbxContent>
                  <w:p w14:paraId="2D5F036B" w14:textId="77777777" w:rsidR="003B2859" w:rsidRDefault="003B2859" w:rsidP="00B36DD2">
                    <w:pPr>
                      <w:pStyle w:val="Brezrazmikov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975A5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060F4F" wp14:editId="2FA95ACE">
              <wp:simplePos x="0" y="0"/>
              <wp:positionH relativeFrom="margin">
                <wp:posOffset>-215265</wp:posOffset>
              </wp:positionH>
              <wp:positionV relativeFrom="margin">
                <wp:posOffset>-244475</wp:posOffset>
              </wp:positionV>
              <wp:extent cx="6848475" cy="9114790"/>
              <wp:effectExtent l="0" t="0" r="635" b="6350"/>
              <wp:wrapNone/>
              <wp:docPr id="3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091D4917" id="Pravokotnik 4" o:spid="_x0000_s1026" style="position:absolute;margin-left:-16.95pt;margin-top:-19.25pt;width:539.25pt;height:717.7pt;z-index:251670528;visibility:visible;mso-wrap-style:square;mso-width-percent:1070;mso-height-percent:1050;mso-wrap-distance-left:9pt;mso-wrap-distance-top:0;mso-wrap-distance-right:9pt;mso-wrap-distance-bottom:0;mso-position-horizontal:absolute;mso-position-horizontal-relative:margin;mso-position-vertical:absolute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" filled="f" strokecolor="black [3213]">
              <w10:wrap anchorx="margin" anchory="margin"/>
            </v:rect>
          </w:pict>
        </mc:Fallback>
      </mc:AlternateContent>
    </w:r>
  </w:p>
  <w:p w14:paraId="3E28C851" w14:textId="77777777" w:rsidR="003B2859" w:rsidRPr="00B36DD2" w:rsidRDefault="003B2859" w:rsidP="00B36D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F514" w14:textId="77777777" w:rsidR="0040579B" w:rsidRDefault="0040579B">
      <w:pPr>
        <w:spacing w:after="0" w:line="240" w:lineRule="auto"/>
      </w:pPr>
      <w:r>
        <w:separator/>
      </w:r>
    </w:p>
  </w:footnote>
  <w:footnote w:type="continuationSeparator" w:id="0">
    <w:p w14:paraId="4968D465" w14:textId="77777777" w:rsidR="0040579B" w:rsidRDefault="0040579B">
      <w:pPr>
        <w:spacing w:after="0" w:line="240" w:lineRule="auto"/>
      </w:pPr>
      <w:r>
        <w:continuationSeparator/>
      </w:r>
    </w:p>
  </w:footnote>
  <w:footnote w:id="1">
    <w:p w14:paraId="05D81A22" w14:textId="77777777" w:rsidR="007F0913" w:rsidRPr="00B47D7B" w:rsidRDefault="007F0913" w:rsidP="007F0913">
      <w:pPr>
        <w:pStyle w:val="Sprotnaopomba-besedilo"/>
        <w:rPr>
          <w:rFonts w:asciiTheme="minorHAnsi" w:hAnsiTheme="minorHAnsi" w:cstheme="minorHAnsi"/>
        </w:rPr>
      </w:pPr>
      <w:r w:rsidRPr="005D2D92">
        <w:rPr>
          <w:rStyle w:val="Sprotnaopomba-sklic"/>
          <w:rFonts w:asciiTheme="minorHAnsi" w:hAnsiTheme="minorHAnsi" w:cstheme="minorHAnsi"/>
        </w:rPr>
        <w:footnoteRef/>
      </w:r>
      <w:r w:rsidRPr="005D2D92">
        <w:rPr>
          <w:rFonts w:asciiTheme="minorHAnsi" w:hAnsiTheme="minorHAnsi" w:cstheme="minorHAnsi"/>
        </w:rPr>
        <w:t xml:space="preserve"> </w:t>
      </w:r>
      <w:r w:rsidRPr="00B47D7B">
        <w:rPr>
          <w:rFonts w:asciiTheme="minorHAnsi" w:hAnsiTheme="minorHAnsi" w:cstheme="minorHAnsi"/>
        </w:rPr>
        <w:t>Navesti registrirano dejavnost, povezano s predmetom javnega naročila, potrebno za izvedbo del, ki jih gospodarski subjekt prevzema v ponudbi..</w:t>
      </w:r>
    </w:p>
  </w:footnote>
  <w:footnote w:id="2">
    <w:p w14:paraId="4E6F385B" w14:textId="77777777" w:rsidR="007F0913" w:rsidRPr="00B47D7B" w:rsidRDefault="007F0913" w:rsidP="007F0913">
      <w:pPr>
        <w:pStyle w:val="Sprotnaopomba-besedilo"/>
        <w:rPr>
          <w:rFonts w:asciiTheme="minorHAnsi" w:hAnsiTheme="minorHAnsi" w:cstheme="minorHAnsi"/>
        </w:rPr>
      </w:pPr>
      <w:r w:rsidRPr="00B47D7B">
        <w:rPr>
          <w:rStyle w:val="Sprotnaopomba-sklic"/>
          <w:rFonts w:asciiTheme="minorHAnsi" w:hAnsiTheme="minorHAnsi" w:cstheme="minorHAnsi"/>
        </w:rPr>
        <w:footnoteRef/>
      </w:r>
      <w:r w:rsidRPr="00B47D7B">
        <w:rPr>
          <w:rFonts w:asciiTheme="minorHAnsi" w:hAnsiTheme="minorHAnsi" w:cstheme="minorHAnsi"/>
        </w:rPr>
        <w:t xml:space="preserve"> Navesti številko TRR, na katerega se bo izvajalo plačilo po okvirnem sporazumu. </w:t>
      </w:r>
    </w:p>
  </w:footnote>
  <w:footnote w:id="3">
    <w:p w14:paraId="1BD1E921" w14:textId="77777777" w:rsidR="007F0913" w:rsidRPr="00B47D7B" w:rsidRDefault="007F0913" w:rsidP="007F0913">
      <w:pPr>
        <w:pStyle w:val="Slog1"/>
        <w:tabs>
          <w:tab w:val="clear" w:pos="3030"/>
          <w:tab w:val="left" w:pos="708"/>
        </w:tabs>
        <w:ind w:left="0" w:firstLine="0"/>
        <w:rPr>
          <w:rFonts w:asciiTheme="minorHAnsi" w:hAnsiTheme="minorHAnsi" w:cstheme="minorHAnsi"/>
        </w:rPr>
      </w:pPr>
      <w:r w:rsidRPr="00B47D7B">
        <w:rPr>
          <w:rStyle w:val="Sprotnaopomba-sklic"/>
          <w:rFonts w:asciiTheme="minorHAnsi" w:hAnsiTheme="minorHAnsi" w:cstheme="minorHAnsi"/>
        </w:rPr>
        <w:footnoteRef/>
      </w:r>
      <w:r w:rsidRPr="00B47D7B">
        <w:rPr>
          <w:rFonts w:asciiTheme="minorHAnsi" w:hAnsiTheme="minorHAnsi" w:cstheme="minorHAnsi"/>
        </w:rPr>
        <w:t xml:space="preserve"> </w:t>
      </w:r>
      <w:r w:rsidRPr="00B47D7B">
        <w:rPr>
          <w:rFonts w:asciiTheme="minorHAnsi" w:hAnsiTheme="minorHAnsi" w:cstheme="minorHAnsi"/>
          <w:sz w:val="20"/>
          <w:szCs w:val="20"/>
        </w:rPr>
        <w:t xml:space="preserve">Skladno s </w:t>
      </w:r>
      <w:hyperlink r:id="rId1" w:history="1">
        <w:r w:rsidRPr="00B47D7B">
          <w:rPr>
            <w:rStyle w:val="Hiperpovezava"/>
            <w:rFonts w:asciiTheme="minorHAnsi" w:hAnsiTheme="minorHAnsi" w:cstheme="minorHAnsi"/>
            <w:sz w:val="20"/>
            <w:szCs w:val="20"/>
          </w:rPr>
          <w:t>https://ec.europa.eu/docsroom/documents/42921/attachments/1/translations/sl/renditions/pdf</w:t>
        </w:r>
      </w:hyperlink>
      <w:r w:rsidRPr="00B47D7B">
        <w:rPr>
          <w:rFonts w:asciiTheme="minorHAnsi" w:hAnsiTheme="minorHAnsi" w:cstheme="minorHAnsi"/>
        </w:rPr>
        <w:t>.</w:t>
      </w:r>
    </w:p>
  </w:footnote>
  <w:footnote w:id="4">
    <w:p w14:paraId="5EE96A4F" w14:textId="77777777" w:rsidR="007F0913" w:rsidRPr="00B47D7B" w:rsidRDefault="007F0913" w:rsidP="007F0913">
      <w:pPr>
        <w:pStyle w:val="Sprotnaopomba-besedilo"/>
        <w:rPr>
          <w:rFonts w:asciiTheme="minorHAnsi" w:hAnsiTheme="minorHAnsi" w:cstheme="minorHAnsi"/>
        </w:rPr>
      </w:pPr>
      <w:r w:rsidRPr="00B47D7B">
        <w:rPr>
          <w:rStyle w:val="Sprotnaopomba-sklic"/>
          <w:rFonts w:asciiTheme="minorHAnsi" w:hAnsiTheme="minorHAnsi" w:cstheme="minorHAnsi"/>
        </w:rPr>
        <w:footnoteRef/>
      </w:r>
      <w:r w:rsidRPr="00B47D7B">
        <w:rPr>
          <w:rFonts w:asciiTheme="minorHAnsi" w:hAnsiTheme="minorHAnsi" w:cstheme="minorHAnsi"/>
        </w:rPr>
        <w:t xml:space="preserve"> Ime in priimek, ulica in hišna številka, kraj v Republiki Sloveniji (izpolni ponudnik, ki nima sedeža v Republiki Sloveniji).</w:t>
      </w:r>
    </w:p>
  </w:footnote>
  <w:footnote w:id="5">
    <w:p w14:paraId="16F4E040" w14:textId="696B661D" w:rsidR="00B47D7B" w:rsidRPr="00B47D7B" w:rsidRDefault="00B47D7B">
      <w:pPr>
        <w:pStyle w:val="Sprotnaopomba-besedilo"/>
        <w:rPr>
          <w:rFonts w:asciiTheme="minorHAnsi" w:hAnsiTheme="minorHAnsi" w:cstheme="minorHAnsi"/>
        </w:rPr>
      </w:pPr>
      <w:r w:rsidRPr="00B47D7B">
        <w:rPr>
          <w:rStyle w:val="Sprotnaopomba-sklic"/>
          <w:rFonts w:asciiTheme="minorHAnsi" w:hAnsiTheme="minorHAnsi" w:cstheme="minorHAnsi"/>
        </w:rPr>
        <w:footnoteRef/>
      </w:r>
      <w:r w:rsidRPr="00B47D7B">
        <w:rPr>
          <w:rFonts w:asciiTheme="minorHAnsi" w:hAnsiTheme="minorHAnsi" w:cstheme="minorHAnsi"/>
        </w:rPr>
        <w:t xml:space="preserve"> Skladno z 1</w:t>
      </w:r>
      <w:r>
        <w:rPr>
          <w:rFonts w:asciiTheme="minorHAnsi" w:hAnsiTheme="minorHAnsi" w:cstheme="minorHAnsi"/>
        </w:rPr>
        <w:t>0</w:t>
      </w:r>
      <w:r w:rsidRPr="00B47D7B">
        <w:rPr>
          <w:rFonts w:asciiTheme="minorHAnsi" w:hAnsiTheme="minorHAnsi" w:cstheme="minorHAnsi"/>
        </w:rPr>
        <w:t>. členom okvirnega sporazuma.</w:t>
      </w:r>
    </w:p>
  </w:footnote>
  <w:footnote w:id="6">
    <w:p w14:paraId="4B710B26" w14:textId="77777777" w:rsidR="002E3277" w:rsidRPr="00247205" w:rsidRDefault="002E3277" w:rsidP="002E3277">
      <w:pPr>
        <w:pStyle w:val="Sprotnaopomba-besedilo"/>
        <w:rPr>
          <w:rFonts w:asciiTheme="minorHAnsi" w:hAnsiTheme="minorHAnsi" w:cstheme="minorHAnsi"/>
        </w:rPr>
      </w:pPr>
      <w:r w:rsidRPr="00B47D7B">
        <w:rPr>
          <w:rStyle w:val="Sprotnaopomba-sklic"/>
          <w:rFonts w:asciiTheme="minorHAnsi" w:hAnsiTheme="minorHAnsi" w:cstheme="minorHAnsi"/>
        </w:rPr>
        <w:footnoteRef/>
      </w:r>
      <w:r w:rsidRPr="00B47D7B">
        <w:rPr>
          <w:rFonts w:asciiTheme="minorHAnsi" w:hAnsiTheme="minorHAnsi" w:cstheme="minorHAnsi"/>
        </w:rPr>
        <w:t xml:space="preserve"> Se vpiše, če gospodarski subjekt ponuja le del storitev v okviru sklopa. Če ponuja sklop v celoti, podatka ni potrebno vpisovati ali pa se vpiše celotna ponudbena vrednost sklopa (brez DDV).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F994" w14:textId="4D29CD5A" w:rsidR="003B2859" w:rsidRPr="005716E2" w:rsidRDefault="002A7029" w:rsidP="00610D4C">
    <w:pPr>
      <w:pStyle w:val="Glava"/>
      <w:jc w:val="right"/>
      <w:rPr>
        <w:i/>
        <w:iCs/>
        <w:color w:val="808080" w:themeColor="background1" w:themeShade="80"/>
        <w:sz w:val="18"/>
        <w:szCs w:val="18"/>
      </w:rPr>
    </w:pPr>
    <w:r w:rsidRPr="005716E2">
      <w:rPr>
        <w:i/>
        <w:iCs/>
        <w:noProof/>
        <w:color w:val="808080" w:themeColor="background1" w:themeShade="80"/>
        <w:sz w:val="18"/>
        <w:szCs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4B0E65" wp14:editId="097805B2">
              <wp:simplePos x="0" y="0"/>
              <wp:positionH relativeFrom="margin">
                <wp:posOffset>6504305</wp:posOffset>
              </wp:positionH>
              <wp:positionV relativeFrom="margin">
                <wp:posOffset>-250825</wp:posOffset>
              </wp:positionV>
              <wp:extent cx="128270" cy="6297930"/>
              <wp:effectExtent l="0" t="0" r="5080" b="7620"/>
              <wp:wrapNone/>
              <wp:docPr id="346" name="Pravokotni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6F7E48B9" id="Pravokotnik 8" o:spid="_x0000_s1026" style="position:absolute;margin-left:512.15pt;margin-top:-19.75pt;width:10.1pt;height:495.9pt;z-index:251671552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" fillcolor="black [3213]" stroked="f">
              <w10:wrap anchorx="margin" anchory="margin"/>
            </v:rect>
          </w:pict>
        </mc:Fallback>
      </mc:AlternateContent>
    </w:r>
    <w:r w:rsidR="005716E2" w:rsidRPr="005716E2">
      <w:rPr>
        <w:i/>
        <w:iCs/>
        <w:color w:val="808080" w:themeColor="background1" w:themeShade="80"/>
        <w:sz w:val="18"/>
        <w:szCs w:val="18"/>
      </w:rPr>
      <w:t>JN-S-</w:t>
    </w:r>
    <w:r w:rsidR="00610D4C">
      <w:rPr>
        <w:i/>
        <w:iCs/>
        <w:color w:val="808080" w:themeColor="background1" w:themeShade="80"/>
        <w:sz w:val="18"/>
        <w:szCs w:val="18"/>
      </w:rPr>
      <w:t>0122/26</w:t>
    </w:r>
    <w:r w:rsidR="005716E2" w:rsidRPr="005716E2">
      <w:rPr>
        <w:i/>
        <w:iCs/>
        <w:color w:val="808080" w:themeColor="background1" w:themeShade="80"/>
        <w:sz w:val="18"/>
        <w:szCs w:val="18"/>
      </w:rPr>
      <w:t>-</w:t>
    </w:r>
    <w:r w:rsidR="0021452D">
      <w:rPr>
        <w:i/>
        <w:iCs/>
        <w:color w:val="808080" w:themeColor="background1" w:themeShade="80"/>
        <w:sz w:val="18"/>
        <w:szCs w:val="18"/>
      </w:rPr>
      <w:t>OS</w:t>
    </w:r>
    <w:r w:rsidR="005716E2" w:rsidRPr="005716E2">
      <w:rPr>
        <w:i/>
        <w:iCs/>
        <w:color w:val="808080" w:themeColor="background1" w:themeShade="80"/>
        <w:sz w:val="18"/>
        <w:szCs w:val="18"/>
      </w:rPr>
      <w:t xml:space="preserve"> (801-</w:t>
    </w:r>
    <w:r w:rsidR="0021452D">
      <w:rPr>
        <w:i/>
        <w:iCs/>
        <w:color w:val="808080" w:themeColor="background1" w:themeShade="80"/>
        <w:sz w:val="18"/>
        <w:szCs w:val="18"/>
      </w:rPr>
      <w:t>1</w:t>
    </w:r>
    <w:r w:rsidR="005716E2" w:rsidRPr="005716E2">
      <w:rPr>
        <w:i/>
        <w:iCs/>
        <w:color w:val="808080" w:themeColor="background1" w:themeShade="80"/>
        <w:sz w:val="18"/>
        <w:szCs w:val="18"/>
      </w:rPr>
      <w:t>/202</w:t>
    </w:r>
    <w:r w:rsidR="00610D4C">
      <w:rPr>
        <w:i/>
        <w:iCs/>
        <w:color w:val="808080" w:themeColor="background1" w:themeShade="80"/>
        <w:sz w:val="18"/>
        <w:szCs w:val="18"/>
      </w:rPr>
      <w:t>6</w:t>
    </w:r>
    <w:r w:rsidR="005716E2" w:rsidRPr="005716E2">
      <w:rPr>
        <w:i/>
        <w:iCs/>
        <w:color w:val="808080" w:themeColor="background1" w:themeShade="80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3A44F7C"/>
    <w:multiLevelType w:val="hybridMultilevel"/>
    <w:tmpl w:val="1424F60E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743A3"/>
    <w:multiLevelType w:val="hybridMultilevel"/>
    <w:tmpl w:val="03CCEC4E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661D0"/>
    <w:multiLevelType w:val="hybridMultilevel"/>
    <w:tmpl w:val="4476D74E"/>
    <w:lvl w:ilvl="0" w:tplc="D5BE6DE4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25A35"/>
    <w:multiLevelType w:val="hybridMultilevel"/>
    <w:tmpl w:val="DA92C07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575"/>
    <w:multiLevelType w:val="hybridMultilevel"/>
    <w:tmpl w:val="0BF64D98"/>
    <w:lvl w:ilvl="0" w:tplc="A56E0A4E">
      <w:start w:val="1"/>
      <w:numFmt w:val="decimal"/>
      <w:pStyle w:val="Odstavekpogodba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952B2A"/>
    <w:multiLevelType w:val="hybridMultilevel"/>
    <w:tmpl w:val="0BBCA5F6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E62DC9"/>
    <w:multiLevelType w:val="hybridMultilevel"/>
    <w:tmpl w:val="54F2557A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55304"/>
    <w:multiLevelType w:val="hybridMultilevel"/>
    <w:tmpl w:val="260E70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C6F8D"/>
    <w:multiLevelType w:val="hybridMultilevel"/>
    <w:tmpl w:val="9118D18A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52C83"/>
    <w:multiLevelType w:val="hybridMultilevel"/>
    <w:tmpl w:val="C4CC47EE"/>
    <w:lvl w:ilvl="0" w:tplc="B816BBB0">
      <w:start w:val="1"/>
      <w:numFmt w:val="decimal"/>
      <w:lvlText w:val="(%1) "/>
      <w:lvlJc w:val="left"/>
      <w:pPr>
        <w:ind w:left="121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0" w:hanging="360"/>
      </w:pPr>
    </w:lvl>
    <w:lvl w:ilvl="2" w:tplc="0424001B" w:tentative="1">
      <w:start w:val="1"/>
      <w:numFmt w:val="lowerRoman"/>
      <w:lvlText w:val="%3."/>
      <w:lvlJc w:val="right"/>
      <w:pPr>
        <w:ind w:left="2650" w:hanging="180"/>
      </w:pPr>
    </w:lvl>
    <w:lvl w:ilvl="3" w:tplc="0424000F" w:tentative="1">
      <w:start w:val="1"/>
      <w:numFmt w:val="decimal"/>
      <w:lvlText w:val="%4."/>
      <w:lvlJc w:val="left"/>
      <w:pPr>
        <w:ind w:left="3370" w:hanging="360"/>
      </w:pPr>
    </w:lvl>
    <w:lvl w:ilvl="4" w:tplc="04240019" w:tentative="1">
      <w:start w:val="1"/>
      <w:numFmt w:val="lowerLetter"/>
      <w:lvlText w:val="%5."/>
      <w:lvlJc w:val="left"/>
      <w:pPr>
        <w:ind w:left="4090" w:hanging="360"/>
      </w:pPr>
    </w:lvl>
    <w:lvl w:ilvl="5" w:tplc="0424001B" w:tentative="1">
      <w:start w:val="1"/>
      <w:numFmt w:val="lowerRoman"/>
      <w:lvlText w:val="%6."/>
      <w:lvlJc w:val="right"/>
      <w:pPr>
        <w:ind w:left="4810" w:hanging="180"/>
      </w:pPr>
    </w:lvl>
    <w:lvl w:ilvl="6" w:tplc="0424000F" w:tentative="1">
      <w:start w:val="1"/>
      <w:numFmt w:val="decimal"/>
      <w:lvlText w:val="%7."/>
      <w:lvlJc w:val="left"/>
      <w:pPr>
        <w:ind w:left="5530" w:hanging="360"/>
      </w:pPr>
    </w:lvl>
    <w:lvl w:ilvl="7" w:tplc="04240019" w:tentative="1">
      <w:start w:val="1"/>
      <w:numFmt w:val="lowerLetter"/>
      <w:lvlText w:val="%8."/>
      <w:lvlJc w:val="left"/>
      <w:pPr>
        <w:ind w:left="6250" w:hanging="360"/>
      </w:pPr>
    </w:lvl>
    <w:lvl w:ilvl="8" w:tplc="0424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516142A"/>
    <w:multiLevelType w:val="hybridMultilevel"/>
    <w:tmpl w:val="6D04AF8C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144DB"/>
    <w:multiLevelType w:val="hybridMultilevel"/>
    <w:tmpl w:val="A3989326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DA23EB"/>
    <w:multiLevelType w:val="hybridMultilevel"/>
    <w:tmpl w:val="1FFA041C"/>
    <w:lvl w:ilvl="0" w:tplc="CF50B2DA">
      <w:start w:val="142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3091B"/>
    <w:multiLevelType w:val="hybridMultilevel"/>
    <w:tmpl w:val="0EBC896C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EB5602"/>
    <w:multiLevelType w:val="hybridMultilevel"/>
    <w:tmpl w:val="8A7E7E3C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3E49D0"/>
    <w:multiLevelType w:val="hybridMultilevel"/>
    <w:tmpl w:val="EDE4DD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4659C"/>
    <w:multiLevelType w:val="hybridMultilevel"/>
    <w:tmpl w:val="632C1D9A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EA30ABD"/>
    <w:multiLevelType w:val="hybridMultilevel"/>
    <w:tmpl w:val="3EF0FFEC"/>
    <w:lvl w:ilvl="0" w:tplc="CF50B2DA">
      <w:start w:val="1420"/>
      <w:numFmt w:val="bullet"/>
      <w:lvlText w:val="-"/>
      <w:lvlJc w:val="left"/>
      <w:pPr>
        <w:ind w:left="42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F194CCF"/>
    <w:multiLevelType w:val="hybridMultilevel"/>
    <w:tmpl w:val="6A943CFA"/>
    <w:lvl w:ilvl="0" w:tplc="A5948F34">
      <w:start w:val="1"/>
      <w:numFmt w:val="decimal"/>
      <w:pStyle w:val="Naslovslik"/>
      <w:lvlText w:val="Slika %1:"/>
      <w:lvlJc w:val="left"/>
      <w:pPr>
        <w:ind w:left="149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74035CA">
      <w:numFmt w:val="bullet"/>
      <w:lvlText w:val="-"/>
      <w:lvlJc w:val="left"/>
      <w:pPr>
        <w:ind w:left="1608" w:hanging="528"/>
      </w:pPr>
      <w:rPr>
        <w:rFonts w:ascii="Arial" w:eastAsiaTheme="minorEastAsia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A60248"/>
    <w:multiLevelType w:val="hybridMultilevel"/>
    <w:tmpl w:val="79E0FDEA"/>
    <w:lvl w:ilvl="0" w:tplc="7884FE08">
      <w:start w:val="1"/>
      <w:numFmt w:val="upperRoman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F0527"/>
    <w:multiLevelType w:val="hybridMultilevel"/>
    <w:tmpl w:val="BFE65918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EB2AFF"/>
    <w:multiLevelType w:val="hybridMultilevel"/>
    <w:tmpl w:val="8A6AAA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C05EAD"/>
    <w:multiLevelType w:val="hybridMultilevel"/>
    <w:tmpl w:val="055A9498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3A76BD"/>
    <w:multiLevelType w:val="hybridMultilevel"/>
    <w:tmpl w:val="EFE6FB8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51CFB"/>
    <w:multiLevelType w:val="hybridMultilevel"/>
    <w:tmpl w:val="DF4017E4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A43C57"/>
    <w:multiLevelType w:val="hybridMultilevel"/>
    <w:tmpl w:val="7DBE63B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B37C33"/>
    <w:multiLevelType w:val="hybridMultilevel"/>
    <w:tmpl w:val="04AA2D6A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B813FD"/>
    <w:multiLevelType w:val="hybridMultilevel"/>
    <w:tmpl w:val="4A982E30"/>
    <w:lvl w:ilvl="0" w:tplc="D5BE6DE4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B02D4F"/>
    <w:multiLevelType w:val="hybridMultilevel"/>
    <w:tmpl w:val="66982DDA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0E05F1"/>
    <w:multiLevelType w:val="hybridMultilevel"/>
    <w:tmpl w:val="42541F0E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2B31BB"/>
    <w:multiLevelType w:val="hybridMultilevel"/>
    <w:tmpl w:val="3014F63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B7214F"/>
    <w:multiLevelType w:val="hybridMultilevel"/>
    <w:tmpl w:val="371C9B44"/>
    <w:lvl w:ilvl="0" w:tplc="09A448DA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7C366F5"/>
    <w:multiLevelType w:val="hybridMultilevel"/>
    <w:tmpl w:val="410CF43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804566"/>
    <w:multiLevelType w:val="hybridMultilevel"/>
    <w:tmpl w:val="4EC2D7D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8DF13D2"/>
    <w:multiLevelType w:val="hybridMultilevel"/>
    <w:tmpl w:val="34D4072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BCE02DF"/>
    <w:multiLevelType w:val="hybridMultilevel"/>
    <w:tmpl w:val="B9466C8A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F4D3CB2"/>
    <w:multiLevelType w:val="hybridMultilevel"/>
    <w:tmpl w:val="A8649C84"/>
    <w:lvl w:ilvl="0" w:tplc="EE9C8F24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7C2B2A"/>
    <w:multiLevelType w:val="hybridMultilevel"/>
    <w:tmpl w:val="4D94832C"/>
    <w:lvl w:ilvl="0" w:tplc="687A6CF6">
      <w:start w:val="14"/>
      <w:numFmt w:val="upperRoman"/>
      <w:lvlText w:val="%1."/>
      <w:lvlJc w:val="left"/>
      <w:pPr>
        <w:ind w:left="1494" w:hanging="360"/>
      </w:pPr>
      <w:rPr>
        <w:rFonts w:hint="default"/>
        <w:color w:val="0D0D0D" w:themeColor="text1" w:themeTint="F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87081D"/>
    <w:multiLevelType w:val="hybridMultilevel"/>
    <w:tmpl w:val="5302012C"/>
    <w:lvl w:ilvl="0" w:tplc="FFFFFFFF">
      <w:start w:val="1"/>
      <w:numFmt w:val="decimal"/>
      <w:lvlText w:val="(%1) 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9" w:hanging="360"/>
      </w:pPr>
    </w:lvl>
    <w:lvl w:ilvl="2" w:tplc="FFFFFFFF" w:tentative="1">
      <w:start w:val="1"/>
      <w:numFmt w:val="lowerRoman"/>
      <w:lvlText w:val="%3."/>
      <w:lvlJc w:val="right"/>
      <w:pPr>
        <w:ind w:left="1089" w:hanging="180"/>
      </w:pPr>
    </w:lvl>
    <w:lvl w:ilvl="3" w:tplc="FFFFFFFF" w:tentative="1">
      <w:start w:val="1"/>
      <w:numFmt w:val="decimal"/>
      <w:lvlText w:val="%4."/>
      <w:lvlJc w:val="left"/>
      <w:pPr>
        <w:ind w:left="1809" w:hanging="360"/>
      </w:pPr>
    </w:lvl>
    <w:lvl w:ilvl="4" w:tplc="FFFFFFFF" w:tentative="1">
      <w:start w:val="1"/>
      <w:numFmt w:val="lowerLetter"/>
      <w:lvlText w:val="%5."/>
      <w:lvlJc w:val="left"/>
      <w:pPr>
        <w:ind w:left="2529" w:hanging="360"/>
      </w:pPr>
    </w:lvl>
    <w:lvl w:ilvl="5" w:tplc="FFFFFFFF" w:tentative="1">
      <w:start w:val="1"/>
      <w:numFmt w:val="lowerRoman"/>
      <w:lvlText w:val="%6."/>
      <w:lvlJc w:val="right"/>
      <w:pPr>
        <w:ind w:left="3249" w:hanging="180"/>
      </w:pPr>
    </w:lvl>
    <w:lvl w:ilvl="6" w:tplc="FFFFFFFF" w:tentative="1">
      <w:start w:val="1"/>
      <w:numFmt w:val="decimal"/>
      <w:lvlText w:val="%7."/>
      <w:lvlJc w:val="left"/>
      <w:pPr>
        <w:ind w:left="3969" w:hanging="360"/>
      </w:pPr>
    </w:lvl>
    <w:lvl w:ilvl="7" w:tplc="FFFFFFFF" w:tentative="1">
      <w:start w:val="1"/>
      <w:numFmt w:val="lowerLetter"/>
      <w:lvlText w:val="%8."/>
      <w:lvlJc w:val="left"/>
      <w:pPr>
        <w:ind w:left="4689" w:hanging="360"/>
      </w:pPr>
    </w:lvl>
    <w:lvl w:ilvl="8" w:tplc="FFFFFFFF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41" w15:restartNumberingAfterBreak="0">
    <w:nsid w:val="43B533FE"/>
    <w:multiLevelType w:val="hybridMultilevel"/>
    <w:tmpl w:val="729080F4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42493"/>
    <w:multiLevelType w:val="hybridMultilevel"/>
    <w:tmpl w:val="D106659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7CC0E1E"/>
    <w:multiLevelType w:val="hybridMultilevel"/>
    <w:tmpl w:val="7C80DBFA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7D44420"/>
    <w:multiLevelType w:val="hybridMultilevel"/>
    <w:tmpl w:val="CDB2AFAA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6C47A4"/>
    <w:multiLevelType w:val="hybridMultilevel"/>
    <w:tmpl w:val="B5A02A3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153103"/>
    <w:multiLevelType w:val="hybridMultilevel"/>
    <w:tmpl w:val="EBBE724C"/>
    <w:lvl w:ilvl="0" w:tplc="04070007">
      <w:start w:val="1"/>
      <w:numFmt w:val="bullet"/>
      <w:lvlText w:val="-"/>
      <w:lvlJc w:val="left"/>
      <w:pPr>
        <w:ind w:left="1851" w:hanging="360"/>
      </w:pPr>
      <w:rPr>
        <w:rFonts w:hint="default"/>
        <w:sz w:val="16"/>
      </w:rPr>
    </w:lvl>
    <w:lvl w:ilvl="1" w:tplc="0424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47" w15:restartNumberingAfterBreak="0">
    <w:nsid w:val="4CA75E8F"/>
    <w:multiLevelType w:val="hybridMultilevel"/>
    <w:tmpl w:val="E04685C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ECB784C"/>
    <w:multiLevelType w:val="hybridMultilevel"/>
    <w:tmpl w:val="2F2634F0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FCC04DB"/>
    <w:multiLevelType w:val="hybridMultilevel"/>
    <w:tmpl w:val="8356139C"/>
    <w:lvl w:ilvl="0" w:tplc="5C26821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D4D03"/>
    <w:multiLevelType w:val="multilevel"/>
    <w:tmpl w:val="AC583F5C"/>
    <w:lvl w:ilvl="0">
      <w:start w:val="1"/>
      <w:numFmt w:val="decimal"/>
      <w:pStyle w:val="Naslov1"/>
      <w:lvlText w:val="%1."/>
      <w:lvlJc w:val="left"/>
      <w:pPr>
        <w:ind w:left="2486" w:hanging="360"/>
      </w:pPr>
    </w:lvl>
    <w:lvl w:ilvl="1">
      <w:start w:val="1"/>
      <w:numFmt w:val="decimal"/>
      <w:pStyle w:val="Naslov2"/>
      <w:lvlText w:val="%1.%2."/>
      <w:lvlJc w:val="left"/>
      <w:pPr>
        <w:ind w:left="2918" w:hanging="432"/>
      </w:pPr>
      <w:rPr>
        <w:color w:val="526DB0" w:themeColor="accent3"/>
      </w:rPr>
    </w:lvl>
    <w:lvl w:ilvl="2">
      <w:start w:val="1"/>
      <w:numFmt w:val="decimal"/>
      <w:pStyle w:val="Naslov3"/>
      <w:lvlText w:val="%1.%2.%3."/>
      <w:lvlJc w:val="left"/>
      <w:pPr>
        <w:ind w:left="2489" w:hanging="504"/>
      </w:pPr>
      <w:rPr>
        <w:color w:val="0070C0"/>
      </w:rPr>
    </w:lvl>
    <w:lvl w:ilvl="3">
      <w:start w:val="1"/>
      <w:numFmt w:val="decimal"/>
      <w:pStyle w:val="Naslov4"/>
      <w:lvlText w:val="%1.%2.%3.%4."/>
      <w:lvlJc w:val="left"/>
      <w:pPr>
        <w:ind w:left="3854" w:hanging="648"/>
      </w:pPr>
    </w:lvl>
    <w:lvl w:ilvl="4">
      <w:start w:val="1"/>
      <w:numFmt w:val="decimal"/>
      <w:lvlText w:val="%1.%2.%3.%4.%5."/>
      <w:lvlJc w:val="left"/>
      <w:pPr>
        <w:ind w:left="4358" w:hanging="792"/>
      </w:pPr>
    </w:lvl>
    <w:lvl w:ilvl="5">
      <w:start w:val="1"/>
      <w:numFmt w:val="decimal"/>
      <w:lvlText w:val="%1.%2.%3.%4.%5.%6."/>
      <w:lvlJc w:val="left"/>
      <w:pPr>
        <w:ind w:left="4862" w:hanging="936"/>
      </w:pPr>
    </w:lvl>
    <w:lvl w:ilvl="6">
      <w:start w:val="1"/>
      <w:numFmt w:val="decimal"/>
      <w:lvlText w:val="%1.%2.%3.%4.%5.%6.%7."/>
      <w:lvlJc w:val="left"/>
      <w:pPr>
        <w:ind w:left="5366" w:hanging="1080"/>
      </w:pPr>
    </w:lvl>
    <w:lvl w:ilvl="7">
      <w:start w:val="1"/>
      <w:numFmt w:val="decimal"/>
      <w:lvlText w:val="%1.%2.%3.%4.%5.%6.%7.%8."/>
      <w:lvlJc w:val="left"/>
      <w:pPr>
        <w:ind w:left="5870" w:hanging="1224"/>
      </w:pPr>
    </w:lvl>
    <w:lvl w:ilvl="8">
      <w:start w:val="1"/>
      <w:numFmt w:val="decimal"/>
      <w:lvlText w:val="%1.%2.%3.%4.%5.%6.%7.%8.%9."/>
      <w:lvlJc w:val="left"/>
      <w:pPr>
        <w:ind w:left="6446" w:hanging="1440"/>
      </w:pPr>
    </w:lvl>
  </w:abstractNum>
  <w:abstractNum w:abstractNumId="51" w15:restartNumberingAfterBreak="0">
    <w:nsid w:val="52A25D12"/>
    <w:multiLevelType w:val="hybridMultilevel"/>
    <w:tmpl w:val="7A0A661A"/>
    <w:lvl w:ilvl="0" w:tplc="FFFFFFFF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5744E2"/>
    <w:multiLevelType w:val="hybridMultilevel"/>
    <w:tmpl w:val="D61C8CE2"/>
    <w:lvl w:ilvl="0" w:tplc="F5487C5A">
      <w:start w:val="1"/>
      <w:numFmt w:val="ordinal"/>
      <w:lvlText w:val="%1 člen"/>
      <w:lvlJc w:val="center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513A45"/>
    <w:multiLevelType w:val="hybridMultilevel"/>
    <w:tmpl w:val="69E4ADE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937E30"/>
    <w:multiLevelType w:val="hybridMultilevel"/>
    <w:tmpl w:val="74FA33A4"/>
    <w:lvl w:ilvl="0" w:tplc="DB307628">
      <w:numFmt w:val="bullet"/>
      <w:lvlText w:val="-"/>
      <w:lvlJc w:val="left"/>
      <w:pPr>
        <w:ind w:left="1077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569B51EA"/>
    <w:multiLevelType w:val="hybridMultilevel"/>
    <w:tmpl w:val="8788DA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A1649E"/>
    <w:multiLevelType w:val="hybridMultilevel"/>
    <w:tmpl w:val="92A0957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2D5CB6"/>
    <w:multiLevelType w:val="hybridMultilevel"/>
    <w:tmpl w:val="E0222F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5F5C12"/>
    <w:multiLevelType w:val="hybridMultilevel"/>
    <w:tmpl w:val="BF6E98C6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8F0A7C"/>
    <w:multiLevelType w:val="hybridMultilevel"/>
    <w:tmpl w:val="EABE1BD8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AB1A67"/>
    <w:multiLevelType w:val="hybridMultilevel"/>
    <w:tmpl w:val="41188D9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B50177"/>
    <w:multiLevelType w:val="hybridMultilevel"/>
    <w:tmpl w:val="AD94B7D2"/>
    <w:lvl w:ilvl="0" w:tplc="DB30762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DC457F"/>
    <w:multiLevelType w:val="hybridMultilevel"/>
    <w:tmpl w:val="41188D90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D0E32A3"/>
    <w:multiLevelType w:val="hybridMultilevel"/>
    <w:tmpl w:val="BC56BE0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D8A3757"/>
    <w:multiLevelType w:val="hybridMultilevel"/>
    <w:tmpl w:val="9EA840A4"/>
    <w:lvl w:ilvl="0" w:tplc="D02CABEE">
      <w:start w:val="1"/>
      <w:numFmt w:val="decimal"/>
      <w:pStyle w:val="Naslovtabele"/>
      <w:lvlText w:val="Tabela %1: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314FF4"/>
    <w:multiLevelType w:val="hybridMultilevel"/>
    <w:tmpl w:val="10226A20"/>
    <w:lvl w:ilvl="0" w:tplc="459AA3BC">
      <w:start w:val="1"/>
      <w:numFmt w:val="decimal"/>
      <w:lvlText w:val="(%1) "/>
      <w:lvlJc w:val="left"/>
      <w:pPr>
        <w:ind w:left="36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3" w:hanging="360"/>
      </w:pPr>
    </w:lvl>
    <w:lvl w:ilvl="2" w:tplc="0424001B" w:tentative="1">
      <w:start w:val="1"/>
      <w:numFmt w:val="lowerRoman"/>
      <w:lvlText w:val="%3."/>
      <w:lvlJc w:val="right"/>
      <w:pPr>
        <w:ind w:left="1803" w:hanging="180"/>
      </w:pPr>
    </w:lvl>
    <w:lvl w:ilvl="3" w:tplc="0424000F" w:tentative="1">
      <w:start w:val="1"/>
      <w:numFmt w:val="decimal"/>
      <w:lvlText w:val="%4."/>
      <w:lvlJc w:val="left"/>
      <w:pPr>
        <w:ind w:left="2523" w:hanging="360"/>
      </w:pPr>
    </w:lvl>
    <w:lvl w:ilvl="4" w:tplc="04240019" w:tentative="1">
      <w:start w:val="1"/>
      <w:numFmt w:val="lowerLetter"/>
      <w:lvlText w:val="%5."/>
      <w:lvlJc w:val="left"/>
      <w:pPr>
        <w:ind w:left="3243" w:hanging="360"/>
      </w:pPr>
    </w:lvl>
    <w:lvl w:ilvl="5" w:tplc="0424001B" w:tentative="1">
      <w:start w:val="1"/>
      <w:numFmt w:val="lowerRoman"/>
      <w:lvlText w:val="%6."/>
      <w:lvlJc w:val="right"/>
      <w:pPr>
        <w:ind w:left="3963" w:hanging="180"/>
      </w:pPr>
    </w:lvl>
    <w:lvl w:ilvl="6" w:tplc="0424000F" w:tentative="1">
      <w:start w:val="1"/>
      <w:numFmt w:val="decimal"/>
      <w:lvlText w:val="%7."/>
      <w:lvlJc w:val="left"/>
      <w:pPr>
        <w:ind w:left="4683" w:hanging="360"/>
      </w:pPr>
    </w:lvl>
    <w:lvl w:ilvl="7" w:tplc="04240019" w:tentative="1">
      <w:start w:val="1"/>
      <w:numFmt w:val="lowerLetter"/>
      <w:lvlText w:val="%8."/>
      <w:lvlJc w:val="left"/>
      <w:pPr>
        <w:ind w:left="5403" w:hanging="360"/>
      </w:pPr>
    </w:lvl>
    <w:lvl w:ilvl="8" w:tplc="0424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6" w15:restartNumberingAfterBreak="0">
    <w:nsid w:val="5E4A0B0E"/>
    <w:multiLevelType w:val="hybridMultilevel"/>
    <w:tmpl w:val="B5A02A3E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08E74B2"/>
    <w:multiLevelType w:val="hybridMultilevel"/>
    <w:tmpl w:val="F2401E0E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E27755"/>
    <w:multiLevelType w:val="hybridMultilevel"/>
    <w:tmpl w:val="D106659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17D3C9D"/>
    <w:multiLevelType w:val="hybridMultilevel"/>
    <w:tmpl w:val="3C3C539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B4E52"/>
    <w:multiLevelType w:val="hybridMultilevel"/>
    <w:tmpl w:val="C44C33B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DE14B2"/>
    <w:multiLevelType w:val="hybridMultilevel"/>
    <w:tmpl w:val="918C320E"/>
    <w:lvl w:ilvl="0" w:tplc="F280A9E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7FD2A3B"/>
    <w:multiLevelType w:val="hybridMultilevel"/>
    <w:tmpl w:val="89DE88AC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096BBB"/>
    <w:multiLevelType w:val="hybridMultilevel"/>
    <w:tmpl w:val="9FCA9F16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B9079F"/>
    <w:multiLevelType w:val="hybridMultilevel"/>
    <w:tmpl w:val="981CE986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EF03FD"/>
    <w:multiLevelType w:val="hybridMultilevel"/>
    <w:tmpl w:val="4336E482"/>
    <w:lvl w:ilvl="0" w:tplc="1C149764">
      <w:start w:val="1"/>
      <w:numFmt w:val="decimal"/>
      <w:lvlText w:val="Sklop %1: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F078FE"/>
    <w:multiLevelType w:val="hybridMultilevel"/>
    <w:tmpl w:val="0978A816"/>
    <w:lvl w:ilvl="0" w:tplc="CF50B2DA">
      <w:start w:val="1420"/>
      <w:numFmt w:val="bullet"/>
      <w:lvlText w:val="-"/>
      <w:lvlJc w:val="left"/>
      <w:pPr>
        <w:ind w:left="360" w:hanging="360"/>
      </w:pPr>
      <w:rPr>
        <w:rFonts w:ascii="Georgia" w:eastAsia="Times New Roman" w:hAnsi="Georgia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745167"/>
    <w:multiLevelType w:val="hybridMultilevel"/>
    <w:tmpl w:val="47D8B36E"/>
    <w:lvl w:ilvl="0" w:tplc="8B92CDDC">
      <w:start w:val="1"/>
      <w:numFmt w:val="upperRoman"/>
      <w:pStyle w:val="Pogodbapoglavje"/>
      <w:lvlText w:val="%1. "/>
      <w:lvlJc w:val="left"/>
      <w:pPr>
        <w:ind w:left="720" w:hanging="360"/>
      </w:pPr>
      <w:rPr>
        <w:rFonts w:hint="default"/>
        <w:color w:val="0D0D0D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3623E0F"/>
    <w:multiLevelType w:val="hybridMultilevel"/>
    <w:tmpl w:val="6AE06E58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AF4487"/>
    <w:multiLevelType w:val="hybridMultilevel"/>
    <w:tmpl w:val="608EC68C"/>
    <w:lvl w:ilvl="0" w:tplc="FFFFFFFF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FB34E6"/>
    <w:multiLevelType w:val="hybridMultilevel"/>
    <w:tmpl w:val="C304FBC8"/>
    <w:lvl w:ilvl="0" w:tplc="09A448DA">
      <w:start w:val="1"/>
      <w:numFmt w:val="decimal"/>
      <w:lvlText w:val="(%1) "/>
      <w:lvlJc w:val="left"/>
      <w:pPr>
        <w:ind w:left="717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752A309D"/>
    <w:multiLevelType w:val="hybridMultilevel"/>
    <w:tmpl w:val="ACA60032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9766D28"/>
    <w:multiLevelType w:val="hybridMultilevel"/>
    <w:tmpl w:val="E222E0E4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2E7486"/>
    <w:multiLevelType w:val="hybridMultilevel"/>
    <w:tmpl w:val="09E88A1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7A0B4D"/>
    <w:multiLevelType w:val="hybridMultilevel"/>
    <w:tmpl w:val="04E40FA6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F362134"/>
    <w:multiLevelType w:val="hybridMultilevel"/>
    <w:tmpl w:val="98E4FC1E"/>
    <w:lvl w:ilvl="0" w:tplc="CF50B2DA">
      <w:start w:val="142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BD5909"/>
    <w:multiLevelType w:val="hybridMultilevel"/>
    <w:tmpl w:val="F53EFBBA"/>
    <w:lvl w:ilvl="0" w:tplc="B816BBB0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205453">
    <w:abstractNumId w:val="50"/>
  </w:num>
  <w:num w:numId="2" w16cid:durableId="687147700">
    <w:abstractNumId w:val="20"/>
  </w:num>
  <w:num w:numId="3" w16cid:durableId="1366062354">
    <w:abstractNumId w:val="64"/>
  </w:num>
  <w:num w:numId="4" w16cid:durableId="774448263">
    <w:abstractNumId w:val="31"/>
  </w:num>
  <w:num w:numId="5" w16cid:durableId="1347514600">
    <w:abstractNumId w:val="70"/>
  </w:num>
  <w:num w:numId="6" w16cid:durableId="1578779857">
    <w:abstractNumId w:val="58"/>
  </w:num>
  <w:num w:numId="7" w16cid:durableId="1158691371">
    <w:abstractNumId w:val="84"/>
  </w:num>
  <w:num w:numId="8" w16cid:durableId="1971546005">
    <w:abstractNumId w:val="4"/>
  </w:num>
  <w:num w:numId="9" w16cid:durableId="1189373765">
    <w:abstractNumId w:val="56"/>
  </w:num>
  <w:num w:numId="10" w16cid:durableId="599263246">
    <w:abstractNumId w:val="6"/>
  </w:num>
  <w:num w:numId="11" w16cid:durableId="429280741">
    <w:abstractNumId w:val="0"/>
  </w:num>
  <w:num w:numId="12" w16cid:durableId="1119177882">
    <w:abstractNumId w:val="9"/>
  </w:num>
  <w:num w:numId="13" w16cid:durableId="340085286">
    <w:abstractNumId w:val="49"/>
  </w:num>
  <w:num w:numId="14" w16cid:durableId="397703033">
    <w:abstractNumId w:val="52"/>
  </w:num>
  <w:num w:numId="15" w16cid:durableId="148863195">
    <w:abstractNumId w:val="12"/>
  </w:num>
  <w:num w:numId="16" w16cid:durableId="1409351971">
    <w:abstractNumId w:val="65"/>
  </w:num>
  <w:num w:numId="17" w16cid:durableId="1158420189">
    <w:abstractNumId w:val="45"/>
  </w:num>
  <w:num w:numId="18" w16cid:durableId="1569992959">
    <w:abstractNumId w:val="36"/>
  </w:num>
  <w:num w:numId="19" w16cid:durableId="2035232541">
    <w:abstractNumId w:val="15"/>
  </w:num>
  <w:num w:numId="20" w16cid:durableId="1970283740">
    <w:abstractNumId w:val="13"/>
  </w:num>
  <w:num w:numId="21" w16cid:durableId="1020162712">
    <w:abstractNumId w:val="22"/>
  </w:num>
  <w:num w:numId="22" w16cid:durableId="1122843959">
    <w:abstractNumId w:val="61"/>
  </w:num>
  <w:num w:numId="23" w16cid:durableId="774524082">
    <w:abstractNumId w:val="42"/>
  </w:num>
  <w:num w:numId="24" w16cid:durableId="1993290129">
    <w:abstractNumId w:val="68"/>
  </w:num>
  <w:num w:numId="25" w16cid:durableId="2094357179">
    <w:abstractNumId w:val="82"/>
  </w:num>
  <w:num w:numId="26" w16cid:durableId="1643658799">
    <w:abstractNumId w:val="35"/>
  </w:num>
  <w:num w:numId="27" w16cid:durableId="1423718873">
    <w:abstractNumId w:val="54"/>
  </w:num>
  <w:num w:numId="28" w16cid:durableId="302084347">
    <w:abstractNumId w:val="59"/>
  </w:num>
  <w:num w:numId="29" w16cid:durableId="1120539478">
    <w:abstractNumId w:val="47"/>
  </w:num>
  <w:num w:numId="30" w16cid:durableId="44839059">
    <w:abstractNumId w:val="81"/>
  </w:num>
  <w:num w:numId="31" w16cid:durableId="1420103368">
    <w:abstractNumId w:val="29"/>
  </w:num>
  <w:num w:numId="32" w16cid:durableId="671295903">
    <w:abstractNumId w:val="75"/>
  </w:num>
  <w:num w:numId="33" w16cid:durableId="1524048313">
    <w:abstractNumId w:val="7"/>
  </w:num>
  <w:num w:numId="34" w16cid:durableId="1607813684">
    <w:abstractNumId w:val="48"/>
  </w:num>
  <w:num w:numId="35" w16cid:durableId="1053846347">
    <w:abstractNumId w:val="60"/>
  </w:num>
  <w:num w:numId="36" w16cid:durableId="1594970087">
    <w:abstractNumId w:val="62"/>
  </w:num>
  <w:num w:numId="37" w16cid:durableId="198982183">
    <w:abstractNumId w:val="78"/>
  </w:num>
  <w:num w:numId="38" w16cid:durableId="881135004">
    <w:abstractNumId w:val="53"/>
  </w:num>
  <w:num w:numId="39" w16cid:durableId="681664514">
    <w:abstractNumId w:val="67"/>
  </w:num>
  <w:num w:numId="40" w16cid:durableId="296110349">
    <w:abstractNumId w:val="74"/>
  </w:num>
  <w:num w:numId="41" w16cid:durableId="2077894847">
    <w:abstractNumId w:val="26"/>
  </w:num>
  <w:num w:numId="42" w16cid:durableId="549923578">
    <w:abstractNumId w:val="83"/>
  </w:num>
  <w:num w:numId="43" w16cid:durableId="945842240">
    <w:abstractNumId w:val="25"/>
  </w:num>
  <w:num w:numId="44" w16cid:durableId="842083573">
    <w:abstractNumId w:val="44"/>
  </w:num>
  <w:num w:numId="45" w16cid:durableId="723331896">
    <w:abstractNumId w:val="73"/>
  </w:num>
  <w:num w:numId="46" w16cid:durableId="1673949480">
    <w:abstractNumId w:val="69"/>
  </w:num>
  <w:num w:numId="47" w16cid:durableId="335153876">
    <w:abstractNumId w:val="8"/>
  </w:num>
  <w:num w:numId="48" w16cid:durableId="149759535">
    <w:abstractNumId w:val="1"/>
  </w:num>
  <w:num w:numId="49" w16cid:durableId="1345131605">
    <w:abstractNumId w:val="30"/>
  </w:num>
  <w:num w:numId="50" w16cid:durableId="1350450628">
    <w:abstractNumId w:val="32"/>
  </w:num>
  <w:num w:numId="51" w16cid:durableId="181748300">
    <w:abstractNumId w:val="24"/>
  </w:num>
  <w:num w:numId="52" w16cid:durableId="956567493">
    <w:abstractNumId w:val="66"/>
  </w:num>
  <w:num w:numId="53" w16cid:durableId="1736538611">
    <w:abstractNumId w:val="41"/>
  </w:num>
  <w:num w:numId="54" w16cid:durableId="914900307">
    <w:abstractNumId w:val="33"/>
  </w:num>
  <w:num w:numId="55" w16cid:durableId="1149131404">
    <w:abstractNumId w:val="80"/>
  </w:num>
  <w:num w:numId="56" w16cid:durableId="11231174">
    <w:abstractNumId w:val="85"/>
  </w:num>
  <w:num w:numId="57" w16cid:durableId="860317356">
    <w:abstractNumId w:val="14"/>
  </w:num>
  <w:num w:numId="58" w16cid:durableId="1405179206">
    <w:abstractNumId w:val="17"/>
  </w:num>
  <w:num w:numId="59" w16cid:durableId="1166018732">
    <w:abstractNumId w:val="57"/>
  </w:num>
  <w:num w:numId="60" w16cid:durableId="1811053603">
    <w:abstractNumId w:val="23"/>
  </w:num>
  <w:num w:numId="61" w16cid:durableId="1744719995">
    <w:abstractNumId w:val="55"/>
  </w:num>
  <w:num w:numId="62" w16cid:durableId="553347321">
    <w:abstractNumId w:val="79"/>
  </w:num>
  <w:num w:numId="63" w16cid:durableId="1112168519">
    <w:abstractNumId w:val="63"/>
  </w:num>
  <w:num w:numId="64" w16cid:durableId="889926913">
    <w:abstractNumId w:val="28"/>
  </w:num>
  <w:num w:numId="65" w16cid:durableId="615916955">
    <w:abstractNumId w:val="34"/>
  </w:num>
  <w:num w:numId="66" w16cid:durableId="1141657414">
    <w:abstractNumId w:val="76"/>
  </w:num>
  <w:num w:numId="67" w16cid:durableId="978076133">
    <w:abstractNumId w:val="27"/>
  </w:num>
  <w:num w:numId="68" w16cid:durableId="1716854965">
    <w:abstractNumId w:val="72"/>
  </w:num>
  <w:num w:numId="69" w16cid:durableId="2121492293">
    <w:abstractNumId w:val="10"/>
  </w:num>
  <w:num w:numId="70" w16cid:durableId="1654480797">
    <w:abstractNumId w:val="19"/>
  </w:num>
  <w:num w:numId="71" w16cid:durableId="2026250366">
    <w:abstractNumId w:val="38"/>
  </w:num>
  <w:num w:numId="72" w16cid:durableId="981470265">
    <w:abstractNumId w:val="18"/>
  </w:num>
  <w:num w:numId="73" w16cid:durableId="582378288">
    <w:abstractNumId w:val="43"/>
  </w:num>
  <w:num w:numId="74" w16cid:durableId="1495341957">
    <w:abstractNumId w:val="71"/>
  </w:num>
  <w:num w:numId="75" w16cid:durableId="2038118242">
    <w:abstractNumId w:val="51"/>
  </w:num>
  <w:num w:numId="76" w16cid:durableId="1595820880">
    <w:abstractNumId w:val="16"/>
  </w:num>
  <w:num w:numId="77" w16cid:durableId="2033139929">
    <w:abstractNumId w:val="2"/>
  </w:num>
  <w:num w:numId="78" w16cid:durableId="1373117935">
    <w:abstractNumId w:val="3"/>
  </w:num>
  <w:num w:numId="79" w16cid:durableId="217404591">
    <w:abstractNumId w:val="46"/>
  </w:num>
  <w:num w:numId="80" w16cid:durableId="1478718318">
    <w:abstractNumId w:val="5"/>
  </w:num>
  <w:num w:numId="81" w16cid:durableId="2143956523">
    <w:abstractNumId w:val="37"/>
  </w:num>
  <w:num w:numId="82" w16cid:durableId="1507666779">
    <w:abstractNumId w:val="86"/>
  </w:num>
  <w:num w:numId="83" w16cid:durableId="1869640044">
    <w:abstractNumId w:val="11"/>
  </w:num>
  <w:num w:numId="84" w16cid:durableId="1831746037">
    <w:abstractNumId w:val="40"/>
  </w:num>
  <w:num w:numId="85" w16cid:durableId="931082709">
    <w:abstractNumId w:val="77"/>
  </w:num>
  <w:num w:numId="86" w16cid:durableId="860167050">
    <w:abstractNumId w:val="21"/>
  </w:num>
  <w:num w:numId="87" w16cid:durableId="1306400053">
    <w:abstractNumId w:val="3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jUlCTXQTvt8MOCJtuuoGlgYLSE7+32mJeG3EV+dyO51eoXJcrb78Ny4bCuaVt3m8su0OhYvF+aNdXXrttl8KA==" w:salt="IrA0nKzZuOTEBKpVZZYMNw==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98A"/>
    <w:rsid w:val="000024E8"/>
    <w:rsid w:val="00002DDB"/>
    <w:rsid w:val="0000662E"/>
    <w:rsid w:val="00015450"/>
    <w:rsid w:val="000160C6"/>
    <w:rsid w:val="00023DE6"/>
    <w:rsid w:val="000263EB"/>
    <w:rsid w:val="00030BAA"/>
    <w:rsid w:val="0003135E"/>
    <w:rsid w:val="00031DE2"/>
    <w:rsid w:val="00034793"/>
    <w:rsid w:val="000352FA"/>
    <w:rsid w:val="000363FB"/>
    <w:rsid w:val="00043B6D"/>
    <w:rsid w:val="00043F24"/>
    <w:rsid w:val="00050DDE"/>
    <w:rsid w:val="000525C4"/>
    <w:rsid w:val="00054F61"/>
    <w:rsid w:val="00060395"/>
    <w:rsid w:val="00061119"/>
    <w:rsid w:val="00062BD6"/>
    <w:rsid w:val="00064638"/>
    <w:rsid w:val="00066E90"/>
    <w:rsid w:val="00071B06"/>
    <w:rsid w:val="0007629E"/>
    <w:rsid w:val="000829DC"/>
    <w:rsid w:val="00086442"/>
    <w:rsid w:val="00091656"/>
    <w:rsid w:val="0009256E"/>
    <w:rsid w:val="000938FD"/>
    <w:rsid w:val="0009467F"/>
    <w:rsid w:val="00095DFF"/>
    <w:rsid w:val="00097ECA"/>
    <w:rsid w:val="000A1842"/>
    <w:rsid w:val="000A2BA4"/>
    <w:rsid w:val="000A2D4D"/>
    <w:rsid w:val="000A5261"/>
    <w:rsid w:val="000A5ABD"/>
    <w:rsid w:val="000B0845"/>
    <w:rsid w:val="000B526F"/>
    <w:rsid w:val="000B79A4"/>
    <w:rsid w:val="000B7A65"/>
    <w:rsid w:val="000C4A54"/>
    <w:rsid w:val="000C4A60"/>
    <w:rsid w:val="000C598A"/>
    <w:rsid w:val="000D1838"/>
    <w:rsid w:val="000D2AF7"/>
    <w:rsid w:val="000D2F84"/>
    <w:rsid w:val="000D3176"/>
    <w:rsid w:val="000D476F"/>
    <w:rsid w:val="000D4BC1"/>
    <w:rsid w:val="000E14D7"/>
    <w:rsid w:val="000E2DCE"/>
    <w:rsid w:val="000E3408"/>
    <w:rsid w:val="000E7701"/>
    <w:rsid w:val="000F23F3"/>
    <w:rsid w:val="000F4424"/>
    <w:rsid w:val="000F55C5"/>
    <w:rsid w:val="000F6162"/>
    <w:rsid w:val="000F7338"/>
    <w:rsid w:val="000F7732"/>
    <w:rsid w:val="001008C5"/>
    <w:rsid w:val="00100F23"/>
    <w:rsid w:val="00101159"/>
    <w:rsid w:val="00102F9D"/>
    <w:rsid w:val="001058DC"/>
    <w:rsid w:val="00110103"/>
    <w:rsid w:val="00110BE1"/>
    <w:rsid w:val="00110DC1"/>
    <w:rsid w:val="00112175"/>
    <w:rsid w:val="0011302C"/>
    <w:rsid w:val="001153C9"/>
    <w:rsid w:val="00115623"/>
    <w:rsid w:val="00120E3C"/>
    <w:rsid w:val="00123A1D"/>
    <w:rsid w:val="00123A5E"/>
    <w:rsid w:val="00124E24"/>
    <w:rsid w:val="001250D8"/>
    <w:rsid w:val="0012591B"/>
    <w:rsid w:val="001316CF"/>
    <w:rsid w:val="001323AB"/>
    <w:rsid w:val="00136F2F"/>
    <w:rsid w:val="00141147"/>
    <w:rsid w:val="00141A8A"/>
    <w:rsid w:val="00141AA9"/>
    <w:rsid w:val="00142E25"/>
    <w:rsid w:val="00154A39"/>
    <w:rsid w:val="00154A86"/>
    <w:rsid w:val="00155710"/>
    <w:rsid w:val="0016039E"/>
    <w:rsid w:val="00161FA8"/>
    <w:rsid w:val="00164AF7"/>
    <w:rsid w:val="00166429"/>
    <w:rsid w:val="001732BC"/>
    <w:rsid w:val="00174593"/>
    <w:rsid w:val="00174970"/>
    <w:rsid w:val="00174ACD"/>
    <w:rsid w:val="00175C28"/>
    <w:rsid w:val="00177CCB"/>
    <w:rsid w:val="00180549"/>
    <w:rsid w:val="00180B86"/>
    <w:rsid w:val="00181A4F"/>
    <w:rsid w:val="00181E68"/>
    <w:rsid w:val="00183A73"/>
    <w:rsid w:val="00184CB1"/>
    <w:rsid w:val="001854F8"/>
    <w:rsid w:val="001918C8"/>
    <w:rsid w:val="00193D34"/>
    <w:rsid w:val="001956A6"/>
    <w:rsid w:val="001A2007"/>
    <w:rsid w:val="001A4012"/>
    <w:rsid w:val="001A48F7"/>
    <w:rsid w:val="001B08BC"/>
    <w:rsid w:val="001B1B46"/>
    <w:rsid w:val="001B244D"/>
    <w:rsid w:val="001B393D"/>
    <w:rsid w:val="001B6537"/>
    <w:rsid w:val="001C39BD"/>
    <w:rsid w:val="001C7D6A"/>
    <w:rsid w:val="001D1288"/>
    <w:rsid w:val="001D2E8E"/>
    <w:rsid w:val="001D33E5"/>
    <w:rsid w:val="001D345C"/>
    <w:rsid w:val="001D4565"/>
    <w:rsid w:val="001D45C6"/>
    <w:rsid w:val="001D5A3B"/>
    <w:rsid w:val="001E1CCA"/>
    <w:rsid w:val="001E1FE3"/>
    <w:rsid w:val="001E455F"/>
    <w:rsid w:val="001E7C73"/>
    <w:rsid w:val="001F2A13"/>
    <w:rsid w:val="001F6144"/>
    <w:rsid w:val="001F6315"/>
    <w:rsid w:val="00200033"/>
    <w:rsid w:val="0021452D"/>
    <w:rsid w:val="00220DE0"/>
    <w:rsid w:val="002212B7"/>
    <w:rsid w:val="00222F54"/>
    <w:rsid w:val="0022306C"/>
    <w:rsid w:val="00224F60"/>
    <w:rsid w:val="0022511B"/>
    <w:rsid w:val="00227286"/>
    <w:rsid w:val="00227948"/>
    <w:rsid w:val="00227D33"/>
    <w:rsid w:val="002310C1"/>
    <w:rsid w:val="0023207A"/>
    <w:rsid w:val="0023237E"/>
    <w:rsid w:val="002336AA"/>
    <w:rsid w:val="00234107"/>
    <w:rsid w:val="00234397"/>
    <w:rsid w:val="00235CE1"/>
    <w:rsid w:val="00241E1B"/>
    <w:rsid w:val="00244FBA"/>
    <w:rsid w:val="002452CD"/>
    <w:rsid w:val="00252215"/>
    <w:rsid w:val="002542FB"/>
    <w:rsid w:val="00254A97"/>
    <w:rsid w:val="0025610F"/>
    <w:rsid w:val="00264138"/>
    <w:rsid w:val="002658C4"/>
    <w:rsid w:val="00266221"/>
    <w:rsid w:val="002703A5"/>
    <w:rsid w:val="00270845"/>
    <w:rsid w:val="0027135A"/>
    <w:rsid w:val="00271BD6"/>
    <w:rsid w:val="00271C95"/>
    <w:rsid w:val="00273C6D"/>
    <w:rsid w:val="00276533"/>
    <w:rsid w:val="00281620"/>
    <w:rsid w:val="00285750"/>
    <w:rsid w:val="0028663D"/>
    <w:rsid w:val="002879EB"/>
    <w:rsid w:val="00291235"/>
    <w:rsid w:val="002915D8"/>
    <w:rsid w:val="00291E92"/>
    <w:rsid w:val="002A0DAE"/>
    <w:rsid w:val="002A4B06"/>
    <w:rsid w:val="002A6E91"/>
    <w:rsid w:val="002A7029"/>
    <w:rsid w:val="002B0B43"/>
    <w:rsid w:val="002B1557"/>
    <w:rsid w:val="002B2882"/>
    <w:rsid w:val="002B2A40"/>
    <w:rsid w:val="002B53AC"/>
    <w:rsid w:val="002B6898"/>
    <w:rsid w:val="002C2096"/>
    <w:rsid w:val="002C224B"/>
    <w:rsid w:val="002C32AC"/>
    <w:rsid w:val="002C3F7F"/>
    <w:rsid w:val="002C6B52"/>
    <w:rsid w:val="002C70DA"/>
    <w:rsid w:val="002D04A0"/>
    <w:rsid w:val="002D0A72"/>
    <w:rsid w:val="002D226D"/>
    <w:rsid w:val="002D3F43"/>
    <w:rsid w:val="002D4B32"/>
    <w:rsid w:val="002D5943"/>
    <w:rsid w:val="002D65A9"/>
    <w:rsid w:val="002D720E"/>
    <w:rsid w:val="002D7C4D"/>
    <w:rsid w:val="002E2C3C"/>
    <w:rsid w:val="002E3277"/>
    <w:rsid w:val="002E6269"/>
    <w:rsid w:val="002E65CA"/>
    <w:rsid w:val="002E6A92"/>
    <w:rsid w:val="002F25A3"/>
    <w:rsid w:val="002F30BA"/>
    <w:rsid w:val="002F3FFE"/>
    <w:rsid w:val="002F5576"/>
    <w:rsid w:val="00301328"/>
    <w:rsid w:val="00302A93"/>
    <w:rsid w:val="00302B91"/>
    <w:rsid w:val="00302DE2"/>
    <w:rsid w:val="0030341C"/>
    <w:rsid w:val="00305921"/>
    <w:rsid w:val="0031117E"/>
    <w:rsid w:val="00312A2D"/>
    <w:rsid w:val="00315F24"/>
    <w:rsid w:val="0031790F"/>
    <w:rsid w:val="00320078"/>
    <w:rsid w:val="00323DB0"/>
    <w:rsid w:val="003259A0"/>
    <w:rsid w:val="0033272B"/>
    <w:rsid w:val="00336637"/>
    <w:rsid w:val="003373F3"/>
    <w:rsid w:val="00340E66"/>
    <w:rsid w:val="0034613E"/>
    <w:rsid w:val="00352081"/>
    <w:rsid w:val="003553C9"/>
    <w:rsid w:val="00356E01"/>
    <w:rsid w:val="003615D4"/>
    <w:rsid w:val="0036490E"/>
    <w:rsid w:val="00365706"/>
    <w:rsid w:val="00373594"/>
    <w:rsid w:val="00380894"/>
    <w:rsid w:val="003820C7"/>
    <w:rsid w:val="0038365D"/>
    <w:rsid w:val="00383E26"/>
    <w:rsid w:val="00385B6D"/>
    <w:rsid w:val="00386C0D"/>
    <w:rsid w:val="00386CE2"/>
    <w:rsid w:val="00392B46"/>
    <w:rsid w:val="00392CD9"/>
    <w:rsid w:val="00393F57"/>
    <w:rsid w:val="003951FF"/>
    <w:rsid w:val="00395321"/>
    <w:rsid w:val="00397403"/>
    <w:rsid w:val="00397B55"/>
    <w:rsid w:val="003A0B59"/>
    <w:rsid w:val="003A1250"/>
    <w:rsid w:val="003A16AB"/>
    <w:rsid w:val="003A2188"/>
    <w:rsid w:val="003B229E"/>
    <w:rsid w:val="003B2859"/>
    <w:rsid w:val="003B35A3"/>
    <w:rsid w:val="003B4841"/>
    <w:rsid w:val="003B7A36"/>
    <w:rsid w:val="003B7DB1"/>
    <w:rsid w:val="003B7DCA"/>
    <w:rsid w:val="003C0ACB"/>
    <w:rsid w:val="003C3DEF"/>
    <w:rsid w:val="003C4638"/>
    <w:rsid w:val="003C4C80"/>
    <w:rsid w:val="003D39D5"/>
    <w:rsid w:val="003D47A1"/>
    <w:rsid w:val="003D54AC"/>
    <w:rsid w:val="003D7D7E"/>
    <w:rsid w:val="003E0A07"/>
    <w:rsid w:val="003E1ACF"/>
    <w:rsid w:val="003E42A0"/>
    <w:rsid w:val="003E54BC"/>
    <w:rsid w:val="003F17D4"/>
    <w:rsid w:val="003F1FC3"/>
    <w:rsid w:val="003F5721"/>
    <w:rsid w:val="003F642D"/>
    <w:rsid w:val="00400064"/>
    <w:rsid w:val="004039A7"/>
    <w:rsid w:val="0040579B"/>
    <w:rsid w:val="004064CA"/>
    <w:rsid w:val="00407548"/>
    <w:rsid w:val="00413346"/>
    <w:rsid w:val="004164E3"/>
    <w:rsid w:val="0042041D"/>
    <w:rsid w:val="00421DAF"/>
    <w:rsid w:val="00422958"/>
    <w:rsid w:val="00422BBA"/>
    <w:rsid w:val="00423637"/>
    <w:rsid w:val="0042431D"/>
    <w:rsid w:val="004243C6"/>
    <w:rsid w:val="00424720"/>
    <w:rsid w:val="0042732A"/>
    <w:rsid w:val="004332B3"/>
    <w:rsid w:val="00433D2F"/>
    <w:rsid w:val="00434AE7"/>
    <w:rsid w:val="00435D4C"/>
    <w:rsid w:val="00436D62"/>
    <w:rsid w:val="0044061C"/>
    <w:rsid w:val="00440BFF"/>
    <w:rsid w:val="00440FD9"/>
    <w:rsid w:val="0044333A"/>
    <w:rsid w:val="00451A52"/>
    <w:rsid w:val="00452A55"/>
    <w:rsid w:val="00452B99"/>
    <w:rsid w:val="00454AFE"/>
    <w:rsid w:val="00454BE6"/>
    <w:rsid w:val="00456A36"/>
    <w:rsid w:val="00456CD8"/>
    <w:rsid w:val="004617E4"/>
    <w:rsid w:val="00471D97"/>
    <w:rsid w:val="0047202D"/>
    <w:rsid w:val="00472AF8"/>
    <w:rsid w:val="00480C70"/>
    <w:rsid w:val="00481554"/>
    <w:rsid w:val="00483C63"/>
    <w:rsid w:val="00483E15"/>
    <w:rsid w:val="00487499"/>
    <w:rsid w:val="00487981"/>
    <w:rsid w:val="00487AA7"/>
    <w:rsid w:val="00497F6C"/>
    <w:rsid w:val="004B20D4"/>
    <w:rsid w:val="004B2925"/>
    <w:rsid w:val="004B3116"/>
    <w:rsid w:val="004B45B6"/>
    <w:rsid w:val="004C0577"/>
    <w:rsid w:val="004C15E5"/>
    <w:rsid w:val="004C33A4"/>
    <w:rsid w:val="004C4251"/>
    <w:rsid w:val="004C4370"/>
    <w:rsid w:val="004C5B9C"/>
    <w:rsid w:val="004C6F0A"/>
    <w:rsid w:val="004D0BC0"/>
    <w:rsid w:val="004D1560"/>
    <w:rsid w:val="004D1CDC"/>
    <w:rsid w:val="004E00EA"/>
    <w:rsid w:val="004E040F"/>
    <w:rsid w:val="004E40BB"/>
    <w:rsid w:val="004E4261"/>
    <w:rsid w:val="004E53CE"/>
    <w:rsid w:val="004E7EF4"/>
    <w:rsid w:val="004F00F1"/>
    <w:rsid w:val="004F0467"/>
    <w:rsid w:val="004F08B0"/>
    <w:rsid w:val="004F1575"/>
    <w:rsid w:val="004F1A16"/>
    <w:rsid w:val="004F3916"/>
    <w:rsid w:val="004F4411"/>
    <w:rsid w:val="004F796D"/>
    <w:rsid w:val="005003F8"/>
    <w:rsid w:val="00500FA1"/>
    <w:rsid w:val="00501DD2"/>
    <w:rsid w:val="00507612"/>
    <w:rsid w:val="00507827"/>
    <w:rsid w:val="00512CB5"/>
    <w:rsid w:val="00513DD4"/>
    <w:rsid w:val="00515464"/>
    <w:rsid w:val="00515D09"/>
    <w:rsid w:val="005168F7"/>
    <w:rsid w:val="00521ACC"/>
    <w:rsid w:val="005262E7"/>
    <w:rsid w:val="0053073A"/>
    <w:rsid w:val="0053329A"/>
    <w:rsid w:val="00533FF1"/>
    <w:rsid w:val="005349FF"/>
    <w:rsid w:val="00543341"/>
    <w:rsid w:val="005438E0"/>
    <w:rsid w:val="00551B19"/>
    <w:rsid w:val="0055230F"/>
    <w:rsid w:val="00552538"/>
    <w:rsid w:val="00556EF0"/>
    <w:rsid w:val="005571A4"/>
    <w:rsid w:val="00557EB6"/>
    <w:rsid w:val="00561E4F"/>
    <w:rsid w:val="00563C91"/>
    <w:rsid w:val="005660A1"/>
    <w:rsid w:val="00566D2E"/>
    <w:rsid w:val="005716E2"/>
    <w:rsid w:val="00576BD7"/>
    <w:rsid w:val="00580482"/>
    <w:rsid w:val="00584981"/>
    <w:rsid w:val="005868F6"/>
    <w:rsid w:val="005875C6"/>
    <w:rsid w:val="00590750"/>
    <w:rsid w:val="005920EA"/>
    <w:rsid w:val="005932FA"/>
    <w:rsid w:val="00593961"/>
    <w:rsid w:val="00594C5D"/>
    <w:rsid w:val="00594EBC"/>
    <w:rsid w:val="00596AB5"/>
    <w:rsid w:val="005A3279"/>
    <w:rsid w:val="005A6038"/>
    <w:rsid w:val="005B32C1"/>
    <w:rsid w:val="005B3DB4"/>
    <w:rsid w:val="005C0211"/>
    <w:rsid w:val="005C19E2"/>
    <w:rsid w:val="005C1ED0"/>
    <w:rsid w:val="005C3256"/>
    <w:rsid w:val="005C6137"/>
    <w:rsid w:val="005C7737"/>
    <w:rsid w:val="005C7EAB"/>
    <w:rsid w:val="005D1F92"/>
    <w:rsid w:val="005D29CA"/>
    <w:rsid w:val="005D461D"/>
    <w:rsid w:val="005D5534"/>
    <w:rsid w:val="005E09EE"/>
    <w:rsid w:val="005E0F8E"/>
    <w:rsid w:val="005E38CA"/>
    <w:rsid w:val="005F0521"/>
    <w:rsid w:val="005F08F6"/>
    <w:rsid w:val="005F24F6"/>
    <w:rsid w:val="005F3778"/>
    <w:rsid w:val="005F379E"/>
    <w:rsid w:val="00600196"/>
    <w:rsid w:val="00600846"/>
    <w:rsid w:val="00604F84"/>
    <w:rsid w:val="00606A22"/>
    <w:rsid w:val="00610D4C"/>
    <w:rsid w:val="00611877"/>
    <w:rsid w:val="00614C77"/>
    <w:rsid w:val="00621487"/>
    <w:rsid w:val="00621DC2"/>
    <w:rsid w:val="006233A1"/>
    <w:rsid w:val="00624FBD"/>
    <w:rsid w:val="0062516D"/>
    <w:rsid w:val="0062630E"/>
    <w:rsid w:val="00631F4E"/>
    <w:rsid w:val="0063461F"/>
    <w:rsid w:val="00634C19"/>
    <w:rsid w:val="00634D0E"/>
    <w:rsid w:val="006356E9"/>
    <w:rsid w:val="00644F1F"/>
    <w:rsid w:val="006459D3"/>
    <w:rsid w:val="006464E5"/>
    <w:rsid w:val="006469BB"/>
    <w:rsid w:val="0065214D"/>
    <w:rsid w:val="00663B32"/>
    <w:rsid w:val="0066498C"/>
    <w:rsid w:val="00671253"/>
    <w:rsid w:val="00675AFF"/>
    <w:rsid w:val="006760C1"/>
    <w:rsid w:val="00677C8B"/>
    <w:rsid w:val="0068612B"/>
    <w:rsid w:val="006869C7"/>
    <w:rsid w:val="006872F3"/>
    <w:rsid w:val="00687874"/>
    <w:rsid w:val="00687D06"/>
    <w:rsid w:val="0069287C"/>
    <w:rsid w:val="00693031"/>
    <w:rsid w:val="0069556E"/>
    <w:rsid w:val="00697C12"/>
    <w:rsid w:val="006A1BC4"/>
    <w:rsid w:val="006A2403"/>
    <w:rsid w:val="006A3625"/>
    <w:rsid w:val="006A3E7B"/>
    <w:rsid w:val="006A4587"/>
    <w:rsid w:val="006B08FF"/>
    <w:rsid w:val="006B46B1"/>
    <w:rsid w:val="006B4AEB"/>
    <w:rsid w:val="006B5594"/>
    <w:rsid w:val="006C1228"/>
    <w:rsid w:val="006C1ED8"/>
    <w:rsid w:val="006C3333"/>
    <w:rsid w:val="006C33F5"/>
    <w:rsid w:val="006C4D2E"/>
    <w:rsid w:val="006D2079"/>
    <w:rsid w:val="006D3075"/>
    <w:rsid w:val="006D6FDF"/>
    <w:rsid w:val="006D79BF"/>
    <w:rsid w:val="006E36F3"/>
    <w:rsid w:val="006E6124"/>
    <w:rsid w:val="006F0B58"/>
    <w:rsid w:val="006F0B68"/>
    <w:rsid w:val="006F248F"/>
    <w:rsid w:val="006F2830"/>
    <w:rsid w:val="006F30AA"/>
    <w:rsid w:val="006F35DF"/>
    <w:rsid w:val="006F439A"/>
    <w:rsid w:val="006F4E7A"/>
    <w:rsid w:val="006F5645"/>
    <w:rsid w:val="006F6AEA"/>
    <w:rsid w:val="006F7422"/>
    <w:rsid w:val="007008D3"/>
    <w:rsid w:val="00700E49"/>
    <w:rsid w:val="00701CD1"/>
    <w:rsid w:val="007043FD"/>
    <w:rsid w:val="00704D59"/>
    <w:rsid w:val="0070609C"/>
    <w:rsid w:val="00711203"/>
    <w:rsid w:val="0071123E"/>
    <w:rsid w:val="00713D2B"/>
    <w:rsid w:val="00716654"/>
    <w:rsid w:val="00716902"/>
    <w:rsid w:val="00716A41"/>
    <w:rsid w:val="00716D0D"/>
    <w:rsid w:val="007170F0"/>
    <w:rsid w:val="00717B74"/>
    <w:rsid w:val="0072349B"/>
    <w:rsid w:val="007300AB"/>
    <w:rsid w:val="00730120"/>
    <w:rsid w:val="00730AF2"/>
    <w:rsid w:val="00731F70"/>
    <w:rsid w:val="00732DA2"/>
    <w:rsid w:val="00734DCE"/>
    <w:rsid w:val="00735DF9"/>
    <w:rsid w:val="007360C4"/>
    <w:rsid w:val="007404D3"/>
    <w:rsid w:val="00742954"/>
    <w:rsid w:val="0074451F"/>
    <w:rsid w:val="0074484A"/>
    <w:rsid w:val="007455F0"/>
    <w:rsid w:val="00746496"/>
    <w:rsid w:val="00747F80"/>
    <w:rsid w:val="00752A5F"/>
    <w:rsid w:val="0075315A"/>
    <w:rsid w:val="00766931"/>
    <w:rsid w:val="00766A60"/>
    <w:rsid w:val="007768CD"/>
    <w:rsid w:val="00780C30"/>
    <w:rsid w:val="00783F90"/>
    <w:rsid w:val="0078408A"/>
    <w:rsid w:val="00787AF7"/>
    <w:rsid w:val="00790253"/>
    <w:rsid w:val="00791CC7"/>
    <w:rsid w:val="0079300D"/>
    <w:rsid w:val="007A0B00"/>
    <w:rsid w:val="007A0DD9"/>
    <w:rsid w:val="007A25FA"/>
    <w:rsid w:val="007A40B5"/>
    <w:rsid w:val="007A533C"/>
    <w:rsid w:val="007A71CC"/>
    <w:rsid w:val="007B0E53"/>
    <w:rsid w:val="007B65ED"/>
    <w:rsid w:val="007C09C6"/>
    <w:rsid w:val="007C0E3A"/>
    <w:rsid w:val="007C0EDD"/>
    <w:rsid w:val="007C2AFA"/>
    <w:rsid w:val="007D0629"/>
    <w:rsid w:val="007D5227"/>
    <w:rsid w:val="007E23C5"/>
    <w:rsid w:val="007E28D9"/>
    <w:rsid w:val="007E3753"/>
    <w:rsid w:val="007E7EB1"/>
    <w:rsid w:val="007F0913"/>
    <w:rsid w:val="007F596F"/>
    <w:rsid w:val="008020CB"/>
    <w:rsid w:val="008056AA"/>
    <w:rsid w:val="00805787"/>
    <w:rsid w:val="00806898"/>
    <w:rsid w:val="008105DE"/>
    <w:rsid w:val="0081223D"/>
    <w:rsid w:val="00813D6C"/>
    <w:rsid w:val="00814953"/>
    <w:rsid w:val="008175B6"/>
    <w:rsid w:val="00820DC1"/>
    <w:rsid w:val="00827B8E"/>
    <w:rsid w:val="00830A8C"/>
    <w:rsid w:val="008320BD"/>
    <w:rsid w:val="00832F6C"/>
    <w:rsid w:val="00833173"/>
    <w:rsid w:val="00833B1E"/>
    <w:rsid w:val="00835C1B"/>
    <w:rsid w:val="00842945"/>
    <w:rsid w:val="00844E99"/>
    <w:rsid w:val="00846380"/>
    <w:rsid w:val="0084766A"/>
    <w:rsid w:val="008507C7"/>
    <w:rsid w:val="00851862"/>
    <w:rsid w:val="00852392"/>
    <w:rsid w:val="00853FD3"/>
    <w:rsid w:val="008579C7"/>
    <w:rsid w:val="00864157"/>
    <w:rsid w:val="00864A73"/>
    <w:rsid w:val="00864D24"/>
    <w:rsid w:val="00865F53"/>
    <w:rsid w:val="00866075"/>
    <w:rsid w:val="00870678"/>
    <w:rsid w:val="00874F59"/>
    <w:rsid w:val="00880385"/>
    <w:rsid w:val="008808F3"/>
    <w:rsid w:val="00880C04"/>
    <w:rsid w:val="00883A7A"/>
    <w:rsid w:val="00883F2E"/>
    <w:rsid w:val="008850F2"/>
    <w:rsid w:val="0089171A"/>
    <w:rsid w:val="0089315F"/>
    <w:rsid w:val="008A23FD"/>
    <w:rsid w:val="008A2AB1"/>
    <w:rsid w:val="008A3A17"/>
    <w:rsid w:val="008A6B8F"/>
    <w:rsid w:val="008A7D3D"/>
    <w:rsid w:val="008B0138"/>
    <w:rsid w:val="008B0A5A"/>
    <w:rsid w:val="008B0A97"/>
    <w:rsid w:val="008B1339"/>
    <w:rsid w:val="008B367F"/>
    <w:rsid w:val="008B7910"/>
    <w:rsid w:val="008C06E1"/>
    <w:rsid w:val="008C0D86"/>
    <w:rsid w:val="008C4B46"/>
    <w:rsid w:val="008C4EA2"/>
    <w:rsid w:val="008C51D2"/>
    <w:rsid w:val="008C6AA3"/>
    <w:rsid w:val="008C6B54"/>
    <w:rsid w:val="008C72A7"/>
    <w:rsid w:val="008C7D1A"/>
    <w:rsid w:val="008D165D"/>
    <w:rsid w:val="008D2CFD"/>
    <w:rsid w:val="008D3456"/>
    <w:rsid w:val="008D55DD"/>
    <w:rsid w:val="008D5F85"/>
    <w:rsid w:val="008D6D60"/>
    <w:rsid w:val="008D7544"/>
    <w:rsid w:val="008D7D54"/>
    <w:rsid w:val="008E378A"/>
    <w:rsid w:val="008E4BC5"/>
    <w:rsid w:val="008E4C87"/>
    <w:rsid w:val="008E6734"/>
    <w:rsid w:val="008E777A"/>
    <w:rsid w:val="008F0276"/>
    <w:rsid w:val="008F1FFC"/>
    <w:rsid w:val="008F4FC3"/>
    <w:rsid w:val="008F53AB"/>
    <w:rsid w:val="008F7D74"/>
    <w:rsid w:val="00900869"/>
    <w:rsid w:val="009024E0"/>
    <w:rsid w:val="00902AD5"/>
    <w:rsid w:val="00906FE6"/>
    <w:rsid w:val="00907C3B"/>
    <w:rsid w:val="00907F28"/>
    <w:rsid w:val="009130D6"/>
    <w:rsid w:val="00914F78"/>
    <w:rsid w:val="00916B3E"/>
    <w:rsid w:val="00920B7E"/>
    <w:rsid w:val="0092270B"/>
    <w:rsid w:val="009241A1"/>
    <w:rsid w:val="00924223"/>
    <w:rsid w:val="0093208A"/>
    <w:rsid w:val="00932559"/>
    <w:rsid w:val="009368DE"/>
    <w:rsid w:val="00940651"/>
    <w:rsid w:val="00940B59"/>
    <w:rsid w:val="00941FFE"/>
    <w:rsid w:val="009420E2"/>
    <w:rsid w:val="00942B4A"/>
    <w:rsid w:val="0094320E"/>
    <w:rsid w:val="0094438F"/>
    <w:rsid w:val="00950DAE"/>
    <w:rsid w:val="00951D48"/>
    <w:rsid w:val="00952009"/>
    <w:rsid w:val="009545F8"/>
    <w:rsid w:val="00954F33"/>
    <w:rsid w:val="009576A8"/>
    <w:rsid w:val="009576AA"/>
    <w:rsid w:val="00957AD5"/>
    <w:rsid w:val="009605DD"/>
    <w:rsid w:val="00960A0C"/>
    <w:rsid w:val="00960FEA"/>
    <w:rsid w:val="00963E2F"/>
    <w:rsid w:val="00964438"/>
    <w:rsid w:val="0096654A"/>
    <w:rsid w:val="00967BA7"/>
    <w:rsid w:val="00967D70"/>
    <w:rsid w:val="009721A5"/>
    <w:rsid w:val="009745A7"/>
    <w:rsid w:val="00975A52"/>
    <w:rsid w:val="00981ACA"/>
    <w:rsid w:val="00983CED"/>
    <w:rsid w:val="009874F7"/>
    <w:rsid w:val="009904C7"/>
    <w:rsid w:val="00991171"/>
    <w:rsid w:val="00991410"/>
    <w:rsid w:val="009933BE"/>
    <w:rsid w:val="0099457B"/>
    <w:rsid w:val="00994B0A"/>
    <w:rsid w:val="00995D87"/>
    <w:rsid w:val="00996A61"/>
    <w:rsid w:val="00997A90"/>
    <w:rsid w:val="009A0479"/>
    <w:rsid w:val="009A4C7B"/>
    <w:rsid w:val="009A4D00"/>
    <w:rsid w:val="009B0B12"/>
    <w:rsid w:val="009B6CCC"/>
    <w:rsid w:val="009C2CBE"/>
    <w:rsid w:val="009C52BD"/>
    <w:rsid w:val="009C725D"/>
    <w:rsid w:val="009D0445"/>
    <w:rsid w:val="009D38DE"/>
    <w:rsid w:val="009D3CE3"/>
    <w:rsid w:val="009D4A3A"/>
    <w:rsid w:val="009D60FD"/>
    <w:rsid w:val="009D6B09"/>
    <w:rsid w:val="009E07E9"/>
    <w:rsid w:val="009E0A45"/>
    <w:rsid w:val="009E12DE"/>
    <w:rsid w:val="009F1012"/>
    <w:rsid w:val="009F18CB"/>
    <w:rsid w:val="009F56E5"/>
    <w:rsid w:val="009F6AFD"/>
    <w:rsid w:val="00A019C7"/>
    <w:rsid w:val="00A01D6C"/>
    <w:rsid w:val="00A01DDC"/>
    <w:rsid w:val="00A02DFF"/>
    <w:rsid w:val="00A042C3"/>
    <w:rsid w:val="00A05B7E"/>
    <w:rsid w:val="00A1094E"/>
    <w:rsid w:val="00A11427"/>
    <w:rsid w:val="00A119AB"/>
    <w:rsid w:val="00A121FA"/>
    <w:rsid w:val="00A12A69"/>
    <w:rsid w:val="00A1331E"/>
    <w:rsid w:val="00A13D72"/>
    <w:rsid w:val="00A142BB"/>
    <w:rsid w:val="00A14FC8"/>
    <w:rsid w:val="00A15116"/>
    <w:rsid w:val="00A16367"/>
    <w:rsid w:val="00A21F38"/>
    <w:rsid w:val="00A22DB4"/>
    <w:rsid w:val="00A23B0C"/>
    <w:rsid w:val="00A26A2F"/>
    <w:rsid w:val="00A31A43"/>
    <w:rsid w:val="00A36FEA"/>
    <w:rsid w:val="00A4198F"/>
    <w:rsid w:val="00A42F5F"/>
    <w:rsid w:val="00A44106"/>
    <w:rsid w:val="00A45741"/>
    <w:rsid w:val="00A457BF"/>
    <w:rsid w:val="00A479A4"/>
    <w:rsid w:val="00A51531"/>
    <w:rsid w:val="00A53A1E"/>
    <w:rsid w:val="00A55AFC"/>
    <w:rsid w:val="00A57C02"/>
    <w:rsid w:val="00A57C47"/>
    <w:rsid w:val="00A617A8"/>
    <w:rsid w:val="00A65ADD"/>
    <w:rsid w:val="00A667E8"/>
    <w:rsid w:val="00A70766"/>
    <w:rsid w:val="00A82029"/>
    <w:rsid w:val="00A84434"/>
    <w:rsid w:val="00A86591"/>
    <w:rsid w:val="00A94797"/>
    <w:rsid w:val="00A94BD7"/>
    <w:rsid w:val="00A94C10"/>
    <w:rsid w:val="00A9796F"/>
    <w:rsid w:val="00AA1D88"/>
    <w:rsid w:val="00AA2AB1"/>
    <w:rsid w:val="00AA3314"/>
    <w:rsid w:val="00AA6272"/>
    <w:rsid w:val="00AB4E02"/>
    <w:rsid w:val="00AB53E8"/>
    <w:rsid w:val="00AB719F"/>
    <w:rsid w:val="00AC3042"/>
    <w:rsid w:val="00AC3753"/>
    <w:rsid w:val="00AC5E50"/>
    <w:rsid w:val="00AD496B"/>
    <w:rsid w:val="00AE0A8D"/>
    <w:rsid w:val="00AE1464"/>
    <w:rsid w:val="00AE25E1"/>
    <w:rsid w:val="00AE33FF"/>
    <w:rsid w:val="00AE416B"/>
    <w:rsid w:val="00AE42CC"/>
    <w:rsid w:val="00AE740F"/>
    <w:rsid w:val="00AF00E0"/>
    <w:rsid w:val="00AF26FF"/>
    <w:rsid w:val="00AF42F9"/>
    <w:rsid w:val="00AF66B8"/>
    <w:rsid w:val="00AF7BA7"/>
    <w:rsid w:val="00B01EAD"/>
    <w:rsid w:val="00B0400C"/>
    <w:rsid w:val="00B06408"/>
    <w:rsid w:val="00B10761"/>
    <w:rsid w:val="00B11B5F"/>
    <w:rsid w:val="00B11EDD"/>
    <w:rsid w:val="00B13158"/>
    <w:rsid w:val="00B152F4"/>
    <w:rsid w:val="00B1549D"/>
    <w:rsid w:val="00B16E4A"/>
    <w:rsid w:val="00B21FBF"/>
    <w:rsid w:val="00B24803"/>
    <w:rsid w:val="00B260EB"/>
    <w:rsid w:val="00B2781B"/>
    <w:rsid w:val="00B27EC9"/>
    <w:rsid w:val="00B31391"/>
    <w:rsid w:val="00B31B93"/>
    <w:rsid w:val="00B32151"/>
    <w:rsid w:val="00B32D24"/>
    <w:rsid w:val="00B3628B"/>
    <w:rsid w:val="00B36DD2"/>
    <w:rsid w:val="00B43E5E"/>
    <w:rsid w:val="00B47D7B"/>
    <w:rsid w:val="00B47E6C"/>
    <w:rsid w:val="00B500D9"/>
    <w:rsid w:val="00B5391C"/>
    <w:rsid w:val="00B5764F"/>
    <w:rsid w:val="00B60094"/>
    <w:rsid w:val="00B60333"/>
    <w:rsid w:val="00B6104E"/>
    <w:rsid w:val="00B62E61"/>
    <w:rsid w:val="00B63865"/>
    <w:rsid w:val="00B6386E"/>
    <w:rsid w:val="00B65512"/>
    <w:rsid w:val="00B65C5F"/>
    <w:rsid w:val="00B66959"/>
    <w:rsid w:val="00B71C38"/>
    <w:rsid w:val="00B7380E"/>
    <w:rsid w:val="00B76E07"/>
    <w:rsid w:val="00B76F0B"/>
    <w:rsid w:val="00B77B4F"/>
    <w:rsid w:val="00B81AE9"/>
    <w:rsid w:val="00B81EE2"/>
    <w:rsid w:val="00B82E00"/>
    <w:rsid w:val="00B86C0A"/>
    <w:rsid w:val="00B86E25"/>
    <w:rsid w:val="00B9110D"/>
    <w:rsid w:val="00B913BA"/>
    <w:rsid w:val="00B91806"/>
    <w:rsid w:val="00B97BD1"/>
    <w:rsid w:val="00BA1242"/>
    <w:rsid w:val="00BA20E6"/>
    <w:rsid w:val="00BA5357"/>
    <w:rsid w:val="00BB1BDC"/>
    <w:rsid w:val="00BB3E9F"/>
    <w:rsid w:val="00BB4A45"/>
    <w:rsid w:val="00BB5EF6"/>
    <w:rsid w:val="00BB6CBF"/>
    <w:rsid w:val="00BB7BB0"/>
    <w:rsid w:val="00BC2DFE"/>
    <w:rsid w:val="00BC7746"/>
    <w:rsid w:val="00BD5169"/>
    <w:rsid w:val="00BD5925"/>
    <w:rsid w:val="00BF0F57"/>
    <w:rsid w:val="00BF1CC0"/>
    <w:rsid w:val="00BF2944"/>
    <w:rsid w:val="00BF2CA9"/>
    <w:rsid w:val="00BF496D"/>
    <w:rsid w:val="00BF685C"/>
    <w:rsid w:val="00BF6945"/>
    <w:rsid w:val="00BF6FF1"/>
    <w:rsid w:val="00BF7C22"/>
    <w:rsid w:val="00C00B79"/>
    <w:rsid w:val="00C00D95"/>
    <w:rsid w:val="00C03AAE"/>
    <w:rsid w:val="00C06272"/>
    <w:rsid w:val="00C06BD1"/>
    <w:rsid w:val="00C10266"/>
    <w:rsid w:val="00C13D67"/>
    <w:rsid w:val="00C164CE"/>
    <w:rsid w:val="00C16A38"/>
    <w:rsid w:val="00C16CC1"/>
    <w:rsid w:val="00C25497"/>
    <w:rsid w:val="00C31063"/>
    <w:rsid w:val="00C3443E"/>
    <w:rsid w:val="00C366D7"/>
    <w:rsid w:val="00C366E0"/>
    <w:rsid w:val="00C3739C"/>
    <w:rsid w:val="00C37DE6"/>
    <w:rsid w:val="00C4179A"/>
    <w:rsid w:val="00C41E20"/>
    <w:rsid w:val="00C4525B"/>
    <w:rsid w:val="00C518A2"/>
    <w:rsid w:val="00C53D51"/>
    <w:rsid w:val="00C552FD"/>
    <w:rsid w:val="00C570A4"/>
    <w:rsid w:val="00C5747D"/>
    <w:rsid w:val="00C65CD7"/>
    <w:rsid w:val="00C66811"/>
    <w:rsid w:val="00C66F06"/>
    <w:rsid w:val="00C70DC7"/>
    <w:rsid w:val="00C71038"/>
    <w:rsid w:val="00C747CB"/>
    <w:rsid w:val="00C74C44"/>
    <w:rsid w:val="00C80087"/>
    <w:rsid w:val="00C80CC2"/>
    <w:rsid w:val="00C80D1E"/>
    <w:rsid w:val="00C817ED"/>
    <w:rsid w:val="00C873BF"/>
    <w:rsid w:val="00C8750E"/>
    <w:rsid w:val="00C905F0"/>
    <w:rsid w:val="00C9225A"/>
    <w:rsid w:val="00C957B7"/>
    <w:rsid w:val="00C9607B"/>
    <w:rsid w:val="00C97C11"/>
    <w:rsid w:val="00CA0CEC"/>
    <w:rsid w:val="00CA5242"/>
    <w:rsid w:val="00CA54E3"/>
    <w:rsid w:val="00CA70B3"/>
    <w:rsid w:val="00CB06FB"/>
    <w:rsid w:val="00CB2C8D"/>
    <w:rsid w:val="00CB6610"/>
    <w:rsid w:val="00CC05EA"/>
    <w:rsid w:val="00CC4206"/>
    <w:rsid w:val="00CC47EF"/>
    <w:rsid w:val="00CC4BD0"/>
    <w:rsid w:val="00CC6725"/>
    <w:rsid w:val="00CC6C80"/>
    <w:rsid w:val="00CD396A"/>
    <w:rsid w:val="00CD45C0"/>
    <w:rsid w:val="00CD5128"/>
    <w:rsid w:val="00CD5941"/>
    <w:rsid w:val="00CD63D4"/>
    <w:rsid w:val="00CD7E1C"/>
    <w:rsid w:val="00CE04F4"/>
    <w:rsid w:val="00CE0D76"/>
    <w:rsid w:val="00CE3B3B"/>
    <w:rsid w:val="00CE48AD"/>
    <w:rsid w:val="00CE5C9F"/>
    <w:rsid w:val="00CE64EE"/>
    <w:rsid w:val="00CF0942"/>
    <w:rsid w:val="00CF1409"/>
    <w:rsid w:val="00CF2C2D"/>
    <w:rsid w:val="00CF359F"/>
    <w:rsid w:val="00D027F6"/>
    <w:rsid w:val="00D0305C"/>
    <w:rsid w:val="00D066EE"/>
    <w:rsid w:val="00D077DD"/>
    <w:rsid w:val="00D07AA5"/>
    <w:rsid w:val="00D11ED9"/>
    <w:rsid w:val="00D1236A"/>
    <w:rsid w:val="00D1257D"/>
    <w:rsid w:val="00D12ABF"/>
    <w:rsid w:val="00D15064"/>
    <w:rsid w:val="00D21C14"/>
    <w:rsid w:val="00D21ECB"/>
    <w:rsid w:val="00D22016"/>
    <w:rsid w:val="00D22D98"/>
    <w:rsid w:val="00D24F50"/>
    <w:rsid w:val="00D31E0F"/>
    <w:rsid w:val="00D32D3E"/>
    <w:rsid w:val="00D347E5"/>
    <w:rsid w:val="00D409FC"/>
    <w:rsid w:val="00D40AEA"/>
    <w:rsid w:val="00D42826"/>
    <w:rsid w:val="00D45114"/>
    <w:rsid w:val="00D4533F"/>
    <w:rsid w:val="00D45912"/>
    <w:rsid w:val="00D461D1"/>
    <w:rsid w:val="00D50869"/>
    <w:rsid w:val="00D5335E"/>
    <w:rsid w:val="00D5372A"/>
    <w:rsid w:val="00D53D2F"/>
    <w:rsid w:val="00D63D46"/>
    <w:rsid w:val="00D63E0B"/>
    <w:rsid w:val="00D64613"/>
    <w:rsid w:val="00D659B1"/>
    <w:rsid w:val="00D6644D"/>
    <w:rsid w:val="00D6698F"/>
    <w:rsid w:val="00D66D7D"/>
    <w:rsid w:val="00D703D9"/>
    <w:rsid w:val="00D7414B"/>
    <w:rsid w:val="00D77ECB"/>
    <w:rsid w:val="00D80F12"/>
    <w:rsid w:val="00D83CC7"/>
    <w:rsid w:val="00D86503"/>
    <w:rsid w:val="00D86722"/>
    <w:rsid w:val="00D86C62"/>
    <w:rsid w:val="00D9005E"/>
    <w:rsid w:val="00D91914"/>
    <w:rsid w:val="00D95AD0"/>
    <w:rsid w:val="00D95AEA"/>
    <w:rsid w:val="00DA0787"/>
    <w:rsid w:val="00DA39E3"/>
    <w:rsid w:val="00DB0DBA"/>
    <w:rsid w:val="00DB1A20"/>
    <w:rsid w:val="00DB23C8"/>
    <w:rsid w:val="00DB2832"/>
    <w:rsid w:val="00DB2EF7"/>
    <w:rsid w:val="00DB4737"/>
    <w:rsid w:val="00DB59C4"/>
    <w:rsid w:val="00DB683C"/>
    <w:rsid w:val="00DC116E"/>
    <w:rsid w:val="00DC3AFF"/>
    <w:rsid w:val="00DC6EBB"/>
    <w:rsid w:val="00DD19BD"/>
    <w:rsid w:val="00DD3E11"/>
    <w:rsid w:val="00DD42F2"/>
    <w:rsid w:val="00DD44B7"/>
    <w:rsid w:val="00DD49B1"/>
    <w:rsid w:val="00DE263A"/>
    <w:rsid w:val="00DE3066"/>
    <w:rsid w:val="00DE399E"/>
    <w:rsid w:val="00DE3C20"/>
    <w:rsid w:val="00DE4558"/>
    <w:rsid w:val="00DE7AF6"/>
    <w:rsid w:val="00DF42DF"/>
    <w:rsid w:val="00E02F6B"/>
    <w:rsid w:val="00E06755"/>
    <w:rsid w:val="00E13CB6"/>
    <w:rsid w:val="00E14E63"/>
    <w:rsid w:val="00E156E8"/>
    <w:rsid w:val="00E15778"/>
    <w:rsid w:val="00E16666"/>
    <w:rsid w:val="00E2206C"/>
    <w:rsid w:val="00E2692C"/>
    <w:rsid w:val="00E269AC"/>
    <w:rsid w:val="00E27D4E"/>
    <w:rsid w:val="00E27EF3"/>
    <w:rsid w:val="00E30AC3"/>
    <w:rsid w:val="00E31226"/>
    <w:rsid w:val="00E351D2"/>
    <w:rsid w:val="00E35B11"/>
    <w:rsid w:val="00E36A19"/>
    <w:rsid w:val="00E36C33"/>
    <w:rsid w:val="00E372A3"/>
    <w:rsid w:val="00E42E7F"/>
    <w:rsid w:val="00E54B09"/>
    <w:rsid w:val="00E5571B"/>
    <w:rsid w:val="00E61262"/>
    <w:rsid w:val="00E621F0"/>
    <w:rsid w:val="00E6288A"/>
    <w:rsid w:val="00E656EF"/>
    <w:rsid w:val="00E675AE"/>
    <w:rsid w:val="00E70709"/>
    <w:rsid w:val="00E70962"/>
    <w:rsid w:val="00E7132E"/>
    <w:rsid w:val="00E72902"/>
    <w:rsid w:val="00E7327B"/>
    <w:rsid w:val="00E76523"/>
    <w:rsid w:val="00E76776"/>
    <w:rsid w:val="00E76BDB"/>
    <w:rsid w:val="00E7782E"/>
    <w:rsid w:val="00E842F2"/>
    <w:rsid w:val="00E90BAC"/>
    <w:rsid w:val="00E9223C"/>
    <w:rsid w:val="00E93FB7"/>
    <w:rsid w:val="00EA0FCE"/>
    <w:rsid w:val="00EA0FF5"/>
    <w:rsid w:val="00EA1115"/>
    <w:rsid w:val="00EA4942"/>
    <w:rsid w:val="00EA631E"/>
    <w:rsid w:val="00EB01DD"/>
    <w:rsid w:val="00EB2F36"/>
    <w:rsid w:val="00EB527F"/>
    <w:rsid w:val="00EB5F4F"/>
    <w:rsid w:val="00EC1495"/>
    <w:rsid w:val="00EC39E0"/>
    <w:rsid w:val="00EC5571"/>
    <w:rsid w:val="00EC569A"/>
    <w:rsid w:val="00ED04A4"/>
    <w:rsid w:val="00ED1345"/>
    <w:rsid w:val="00ED40AF"/>
    <w:rsid w:val="00ED67AB"/>
    <w:rsid w:val="00EE2321"/>
    <w:rsid w:val="00EE2931"/>
    <w:rsid w:val="00EE3B2A"/>
    <w:rsid w:val="00EE6D73"/>
    <w:rsid w:val="00EE778A"/>
    <w:rsid w:val="00EF0522"/>
    <w:rsid w:val="00EF094C"/>
    <w:rsid w:val="00EF18E7"/>
    <w:rsid w:val="00EF56F9"/>
    <w:rsid w:val="00EF618A"/>
    <w:rsid w:val="00EF708B"/>
    <w:rsid w:val="00F02193"/>
    <w:rsid w:val="00F10C87"/>
    <w:rsid w:val="00F115C3"/>
    <w:rsid w:val="00F129FE"/>
    <w:rsid w:val="00F12F91"/>
    <w:rsid w:val="00F133DA"/>
    <w:rsid w:val="00F14410"/>
    <w:rsid w:val="00F15A00"/>
    <w:rsid w:val="00F17FE6"/>
    <w:rsid w:val="00F223FD"/>
    <w:rsid w:val="00F22ECA"/>
    <w:rsid w:val="00F237CA"/>
    <w:rsid w:val="00F259D4"/>
    <w:rsid w:val="00F31B28"/>
    <w:rsid w:val="00F334B5"/>
    <w:rsid w:val="00F33CEE"/>
    <w:rsid w:val="00F33E4F"/>
    <w:rsid w:val="00F34A9C"/>
    <w:rsid w:val="00F37FE9"/>
    <w:rsid w:val="00F408FF"/>
    <w:rsid w:val="00F41902"/>
    <w:rsid w:val="00F42CE4"/>
    <w:rsid w:val="00F44D2C"/>
    <w:rsid w:val="00F450E2"/>
    <w:rsid w:val="00F45751"/>
    <w:rsid w:val="00F4602F"/>
    <w:rsid w:val="00F52D76"/>
    <w:rsid w:val="00F531E4"/>
    <w:rsid w:val="00F53234"/>
    <w:rsid w:val="00F60F0A"/>
    <w:rsid w:val="00F67929"/>
    <w:rsid w:val="00F70570"/>
    <w:rsid w:val="00F7489A"/>
    <w:rsid w:val="00F74BC6"/>
    <w:rsid w:val="00F74DB0"/>
    <w:rsid w:val="00F7732C"/>
    <w:rsid w:val="00F778F3"/>
    <w:rsid w:val="00F83F55"/>
    <w:rsid w:val="00F84065"/>
    <w:rsid w:val="00F90B61"/>
    <w:rsid w:val="00F91825"/>
    <w:rsid w:val="00F935E0"/>
    <w:rsid w:val="00F94DFA"/>
    <w:rsid w:val="00F955A7"/>
    <w:rsid w:val="00F96E48"/>
    <w:rsid w:val="00F96F2F"/>
    <w:rsid w:val="00FA0F54"/>
    <w:rsid w:val="00FA29B4"/>
    <w:rsid w:val="00FA3035"/>
    <w:rsid w:val="00FB198A"/>
    <w:rsid w:val="00FB58CD"/>
    <w:rsid w:val="00FB5E56"/>
    <w:rsid w:val="00FC2775"/>
    <w:rsid w:val="00FC44DF"/>
    <w:rsid w:val="00FC4A5A"/>
    <w:rsid w:val="00FD1C58"/>
    <w:rsid w:val="00FD4A04"/>
    <w:rsid w:val="00FD5806"/>
    <w:rsid w:val="00FD622E"/>
    <w:rsid w:val="00FD6A3E"/>
    <w:rsid w:val="00FE0BF7"/>
    <w:rsid w:val="00FE1EA1"/>
    <w:rsid w:val="00FE2DE9"/>
    <w:rsid w:val="00FE3054"/>
    <w:rsid w:val="00FE36EE"/>
    <w:rsid w:val="00FE7E6E"/>
    <w:rsid w:val="00FF03BE"/>
    <w:rsid w:val="00FF2858"/>
    <w:rsid w:val="00FF2C94"/>
    <w:rsid w:val="00FF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F0465"/>
  <w15:docId w15:val="{5FA2384D-1955-4991-9045-F05C24E1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88" w:lineRule="auto"/>
    </w:pPr>
  </w:style>
  <w:style w:type="paragraph" w:styleId="Naslov1">
    <w:name w:val="heading 1"/>
    <w:basedOn w:val="Naslov"/>
    <w:next w:val="Navaden"/>
    <w:link w:val="Naslov1Znak"/>
    <w:qFormat/>
    <w:rsid w:val="0027135A"/>
    <w:pPr>
      <w:pageBreakBefore/>
      <w:numPr>
        <w:numId w:val="1"/>
      </w:numPr>
      <w:spacing w:after="240"/>
      <w:ind w:left="357" w:hanging="357"/>
      <w:outlineLvl w:val="0"/>
    </w:pPr>
  </w:style>
  <w:style w:type="paragraph" w:styleId="Naslov2">
    <w:name w:val="heading 2"/>
    <w:aliases w:val="Heading 2 Char1,Heading 2 Char Char"/>
    <w:basedOn w:val="Naslov"/>
    <w:next w:val="Navaden"/>
    <w:link w:val="Naslov2Znak"/>
    <w:unhideWhenUsed/>
    <w:qFormat/>
    <w:rsid w:val="00E7782E"/>
    <w:pPr>
      <w:numPr>
        <w:ilvl w:val="1"/>
        <w:numId w:val="1"/>
      </w:numPr>
      <w:spacing w:before="240" w:after="240"/>
      <w:ind w:left="720" w:hanging="720"/>
      <w:outlineLvl w:val="1"/>
    </w:pPr>
    <w:rPr>
      <w:color w:val="526DB0" w:themeColor="accent3"/>
      <w:sz w:val="36"/>
      <w:szCs w:val="36"/>
    </w:rPr>
  </w:style>
  <w:style w:type="paragraph" w:styleId="Naslov3">
    <w:name w:val="heading 3"/>
    <w:aliases w:val="Heading 3 Char"/>
    <w:basedOn w:val="Naslov2"/>
    <w:next w:val="Navaden"/>
    <w:link w:val="Naslov3Znak"/>
    <w:unhideWhenUsed/>
    <w:qFormat/>
    <w:rsid w:val="00CC4BD0"/>
    <w:pPr>
      <w:keepNext/>
      <w:numPr>
        <w:ilvl w:val="2"/>
      </w:numPr>
      <w:tabs>
        <w:tab w:val="left" w:pos="1134"/>
      </w:tabs>
      <w:ind w:left="505" w:hanging="505"/>
      <w:outlineLvl w:val="2"/>
    </w:pPr>
    <w:rPr>
      <w:caps w:val="0"/>
      <w:color w:val="0070C0"/>
      <w:sz w:val="32"/>
      <w:szCs w:val="32"/>
    </w:rPr>
  </w:style>
  <w:style w:type="paragraph" w:styleId="Naslov4">
    <w:name w:val="heading 4"/>
    <w:basedOn w:val="Naslov3"/>
    <w:next w:val="Navaden"/>
    <w:link w:val="Naslov4Znak"/>
    <w:unhideWhenUsed/>
    <w:qFormat/>
    <w:rsid w:val="00100F23"/>
    <w:pPr>
      <w:numPr>
        <w:ilvl w:val="3"/>
      </w:numPr>
      <w:ind w:left="1003" w:hanging="646"/>
      <w:outlineLvl w:val="3"/>
    </w:pPr>
    <w:rPr>
      <w:color w:val="808080" w:themeColor="background1" w:themeShade="80"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7135A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character" w:customStyle="1" w:styleId="Naslov2Znak">
    <w:name w:val="Naslov 2 Znak"/>
    <w:aliases w:val="Heading 2 Char1 Znak,Heading 2 Char Char Znak"/>
    <w:basedOn w:val="Privzetapisavaodstavka"/>
    <w:link w:val="Naslov2"/>
    <w:rsid w:val="00E7782E"/>
    <w:rPr>
      <w:rFonts w:asciiTheme="majorHAnsi" w:eastAsiaTheme="majorEastAsia" w:hAnsiTheme="majorHAnsi" w:cstheme="majorBidi"/>
      <w:caps/>
      <w:color w:val="526DB0" w:themeColor="accent3"/>
      <w:spacing w:val="-20"/>
      <w:kern w:val="28"/>
      <w:sz w:val="36"/>
      <w:szCs w:val="36"/>
    </w:rPr>
  </w:style>
  <w:style w:type="character" w:customStyle="1" w:styleId="Naslov3Znak">
    <w:name w:val="Naslov 3 Znak"/>
    <w:aliases w:val="Heading 3 Char Znak"/>
    <w:basedOn w:val="Privzetapisavaodstavka"/>
    <w:link w:val="Naslov3"/>
    <w:rsid w:val="00CC4BD0"/>
    <w:rPr>
      <w:rFonts w:asciiTheme="majorHAnsi" w:eastAsiaTheme="majorEastAsia" w:hAnsiTheme="majorHAnsi" w:cstheme="majorBidi"/>
      <w:color w:val="0070C0"/>
      <w:spacing w:val="-20"/>
      <w:kern w:val="28"/>
      <w:sz w:val="32"/>
      <w:szCs w:val="32"/>
    </w:rPr>
  </w:style>
  <w:style w:type="character" w:customStyle="1" w:styleId="Naslov4Znak">
    <w:name w:val="Naslov 4 Znak"/>
    <w:basedOn w:val="Privzetapisavaodstavka"/>
    <w:link w:val="Naslov4"/>
    <w:rsid w:val="00100F23"/>
    <w:rPr>
      <w:rFonts w:asciiTheme="majorHAnsi" w:eastAsiaTheme="majorEastAsia" w:hAnsiTheme="majorHAnsi" w:cstheme="majorBidi"/>
      <w:color w:val="808080" w:themeColor="background1" w:themeShade="80"/>
      <w:spacing w:val="-20"/>
      <w:kern w:val="28"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Naslov7Znak">
    <w:name w:val="Naslov 7 Znak"/>
    <w:basedOn w:val="Privzetapisavaodstavka"/>
    <w:link w:val="Naslov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Naslov8Znak">
    <w:name w:val="Naslov 8 Znak"/>
    <w:basedOn w:val="Privzetapisavaodstavka"/>
    <w:link w:val="Naslov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Napis">
    <w:name w:val="caption"/>
    <w:basedOn w:val="Navaden"/>
    <w:next w:val="Navaden"/>
    <w:uiPriority w:val="35"/>
    <w:unhideWhenUsed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rsid w:val="00614C77"/>
    <w:pPr>
      <w:spacing w:before="12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character" w:customStyle="1" w:styleId="NaslovZnak">
    <w:name w:val="Naslov Znak"/>
    <w:basedOn w:val="Privzetapisavaodstavka"/>
    <w:link w:val="Naslov"/>
    <w:uiPriority w:val="10"/>
    <w:rsid w:val="00614C77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44"/>
      <w:szCs w:val="44"/>
    </w:rPr>
  </w:style>
  <w:style w:type="paragraph" w:styleId="Podnaslov">
    <w:name w:val="Subtitle"/>
    <w:basedOn w:val="Navaden"/>
    <w:next w:val="Navaden"/>
    <w:link w:val="PodnaslovZnak"/>
    <w:uiPriority w:val="11"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Poudarek">
    <w:name w:val="Emphasis"/>
    <w:basedOn w:val="Privzetapisavaodstavka"/>
    <w:uiPriority w:val="20"/>
    <w:rPr>
      <w:i/>
      <w:iCs/>
    </w:rPr>
  </w:style>
  <w:style w:type="paragraph" w:styleId="Brezrazmikov">
    <w:name w:val="No Spacing"/>
    <w:link w:val="BrezrazmikovZnak"/>
    <w:uiPriority w:val="1"/>
    <w:qFormat/>
    <w:rsid w:val="00F60F0A"/>
    <w:pPr>
      <w:spacing w:after="0" w:line="240" w:lineRule="auto"/>
      <w:jc w:val="both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F60F0A"/>
  </w:style>
  <w:style w:type="paragraph" w:styleId="Odstavekseznama">
    <w:name w:val="List Paragraph"/>
    <w:basedOn w:val="Navaden"/>
    <w:link w:val="OdstavekseznamaZnak"/>
    <w:uiPriority w:val="34"/>
    <w:qFormat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7A7A7A" w:themeColor="accent1"/>
      <w:sz w:val="28"/>
    </w:rPr>
  </w:style>
  <w:style w:type="paragraph" w:styleId="Intenzivencitat">
    <w:name w:val="Intense Quote"/>
    <w:basedOn w:val="Navaden"/>
    <w:next w:val="Navaden"/>
    <w:link w:val="IntenzivencitatZnak"/>
    <w:uiPriority w:val="30"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b/>
      <w:bCs/>
      <w:i/>
      <w:iCs/>
      <w:color w:val="7F7F7F" w:themeColor="text1" w:themeTint="80"/>
      <w:sz w:val="26"/>
    </w:rPr>
  </w:style>
  <w:style w:type="character" w:styleId="Neenpoudarek">
    <w:name w:val="Subtle Emphasis"/>
    <w:basedOn w:val="Privzetapisavaodstavka"/>
    <w:uiPriority w:val="19"/>
    <w:rPr>
      <w:i/>
      <w:iCs/>
      <w:color w:val="7A7A7A" w:themeColor="accent1"/>
    </w:rPr>
  </w:style>
  <w:style w:type="character" w:styleId="Intenzivenpoudarek">
    <w:name w:val="Intense Emphasis"/>
    <w:basedOn w:val="Privzetapisavaodstavka"/>
    <w:uiPriority w:val="21"/>
    <w:qFormat/>
    <w:rPr>
      <w:b/>
      <w:bCs/>
      <w:i/>
      <w:iCs/>
      <w:color w:val="D1282E" w:themeColor="text2"/>
    </w:rPr>
  </w:style>
  <w:style w:type="character" w:styleId="Neensklic">
    <w:name w:val="Subtle Reference"/>
    <w:basedOn w:val="Privzetapisavaodstavka"/>
    <w:uiPriority w:val="31"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zivensklic">
    <w:name w:val="Intense Reference"/>
    <w:basedOn w:val="Privzetapisavaodstavka"/>
    <w:uiPriority w:val="32"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Naslovknjige">
    <w:name w:val="Book Title"/>
    <w:basedOn w:val="Privzetapisavaodstavka"/>
    <w:uiPriority w:val="33"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styleId="NaslovTOC">
    <w:name w:val="TOC Heading"/>
    <w:basedOn w:val="Naslov1"/>
    <w:next w:val="Navaden"/>
    <w:uiPriority w:val="39"/>
    <w:unhideWhenUsed/>
    <w:qFormat/>
    <w:pPr>
      <w:outlineLvl w:val="9"/>
    </w:p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rPr>
      <w:color w:val="808080"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Noga">
    <w:name w:val="footer"/>
    <w:basedOn w:val="Navaden"/>
    <w:link w:val="NogaZnak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</w:style>
  <w:style w:type="character" w:styleId="Hiperpovezava">
    <w:name w:val="Hyperlink"/>
    <w:basedOn w:val="Privzetapisavaodstavka"/>
    <w:uiPriority w:val="99"/>
    <w:unhideWhenUsed/>
    <w:rsid w:val="00B24803"/>
    <w:rPr>
      <w:color w:val="00B0F0"/>
      <w:u w:val="single"/>
    </w:rPr>
  </w:style>
  <w:style w:type="paragraph" w:customStyle="1" w:styleId="Naslovtabele">
    <w:name w:val="Naslov tabele"/>
    <w:basedOn w:val="Odstavekseznama"/>
    <w:qFormat/>
    <w:rsid w:val="006F439A"/>
    <w:pPr>
      <w:keepNext/>
      <w:numPr>
        <w:numId w:val="3"/>
      </w:numPr>
      <w:spacing w:after="60"/>
      <w:jc w:val="both"/>
    </w:pPr>
    <w:rPr>
      <w:color w:val="0070C0"/>
      <w:u w:val="single" w:color="000000" w:themeColor="text1"/>
    </w:rPr>
  </w:style>
  <w:style w:type="table" w:styleId="Tabelamrea4poudarek2">
    <w:name w:val="Grid Table 4 Accent 2"/>
    <w:basedOn w:val="Navadnatabela"/>
    <w:uiPriority w:val="49"/>
    <w:rsid w:val="00C66F06"/>
    <w:pPr>
      <w:spacing w:after="0" w:line="240" w:lineRule="auto"/>
    </w:pPr>
    <w:tblPr>
      <w:tblStyleRowBandSize w:val="1"/>
      <w:tblStyleColBandSize w:val="1"/>
      <w:tblBorders>
        <w:top w:val="single" w:sz="4" w:space="0" w:color="FEDD61" w:themeColor="accent2" w:themeTint="99"/>
        <w:left w:val="single" w:sz="4" w:space="0" w:color="FEDD61" w:themeColor="accent2" w:themeTint="99"/>
        <w:bottom w:val="single" w:sz="4" w:space="0" w:color="FEDD61" w:themeColor="accent2" w:themeTint="99"/>
        <w:right w:val="single" w:sz="4" w:space="0" w:color="FEDD61" w:themeColor="accent2" w:themeTint="99"/>
        <w:insideH w:val="single" w:sz="4" w:space="0" w:color="FEDD61" w:themeColor="accent2" w:themeTint="99"/>
        <w:insideV w:val="single" w:sz="4" w:space="0" w:color="FEDD6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C201" w:themeColor="accent2"/>
          <w:left w:val="single" w:sz="4" w:space="0" w:color="F5C201" w:themeColor="accent2"/>
          <w:bottom w:val="single" w:sz="4" w:space="0" w:color="F5C201" w:themeColor="accent2"/>
          <w:right w:val="single" w:sz="4" w:space="0" w:color="F5C201" w:themeColor="accent2"/>
          <w:insideH w:val="nil"/>
          <w:insideV w:val="nil"/>
        </w:tcBorders>
        <w:shd w:val="clear" w:color="auto" w:fill="F5C201" w:themeFill="accent2"/>
      </w:tcPr>
    </w:tblStylePr>
    <w:tblStylePr w:type="lastRow">
      <w:rPr>
        <w:b/>
        <w:bCs/>
      </w:rPr>
      <w:tblPr/>
      <w:tcPr>
        <w:tcBorders>
          <w:top w:val="double" w:sz="4" w:space="0" w:color="F5C20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3CA" w:themeFill="accent2" w:themeFillTint="33"/>
      </w:tcPr>
    </w:tblStylePr>
    <w:tblStylePr w:type="band1Horz">
      <w:tblPr/>
      <w:tcPr>
        <w:shd w:val="clear" w:color="auto" w:fill="FEF3CA" w:themeFill="accent2" w:themeFillTint="33"/>
      </w:tcPr>
    </w:tblStylePr>
  </w:style>
  <w:style w:type="table" w:styleId="Tabelamrea4poudarek5">
    <w:name w:val="Grid Table 4 Accent 5"/>
    <w:basedOn w:val="Navadnatabela"/>
    <w:uiPriority w:val="49"/>
    <w:rsid w:val="00C66F06"/>
    <w:pPr>
      <w:spacing w:after="0" w:line="240" w:lineRule="auto"/>
    </w:pPr>
    <w:tblPr>
      <w:tblStyleRowBandSize w:val="1"/>
      <w:tblStyleColBandSize w:val="1"/>
      <w:tblBorders>
        <w:top w:val="single" w:sz="4" w:space="0" w:color="EA9B7B" w:themeColor="accent5" w:themeTint="99"/>
        <w:left w:val="single" w:sz="4" w:space="0" w:color="EA9B7B" w:themeColor="accent5" w:themeTint="99"/>
        <w:bottom w:val="single" w:sz="4" w:space="0" w:color="EA9B7B" w:themeColor="accent5" w:themeTint="99"/>
        <w:right w:val="single" w:sz="4" w:space="0" w:color="EA9B7B" w:themeColor="accent5" w:themeTint="99"/>
        <w:insideH w:val="single" w:sz="4" w:space="0" w:color="EA9B7B" w:themeColor="accent5" w:themeTint="99"/>
        <w:insideV w:val="single" w:sz="4" w:space="0" w:color="EA9B7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C5924" w:themeColor="accent5"/>
          <w:left w:val="single" w:sz="4" w:space="0" w:color="DC5924" w:themeColor="accent5"/>
          <w:bottom w:val="single" w:sz="4" w:space="0" w:color="DC5924" w:themeColor="accent5"/>
          <w:right w:val="single" w:sz="4" w:space="0" w:color="DC5924" w:themeColor="accent5"/>
          <w:insideH w:val="nil"/>
          <w:insideV w:val="nil"/>
        </w:tcBorders>
        <w:shd w:val="clear" w:color="auto" w:fill="DC5924" w:themeFill="accent5"/>
      </w:tcPr>
    </w:tblStylePr>
    <w:tblStylePr w:type="lastRow">
      <w:rPr>
        <w:b/>
        <w:bCs/>
      </w:rPr>
      <w:tblPr/>
      <w:tcPr>
        <w:tcBorders>
          <w:top w:val="double" w:sz="4" w:space="0" w:color="DC592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DD3" w:themeFill="accent5" w:themeFillTint="33"/>
      </w:tcPr>
    </w:tblStylePr>
    <w:tblStylePr w:type="band1Horz">
      <w:tblPr/>
      <w:tcPr>
        <w:shd w:val="clear" w:color="auto" w:fill="F8DDD3" w:themeFill="accent5" w:themeFillTint="33"/>
      </w:tcPr>
    </w:tblStylePr>
  </w:style>
  <w:style w:type="paragraph" w:customStyle="1" w:styleId="Naslovslik">
    <w:name w:val="Naslov slik"/>
    <w:basedOn w:val="Brezrazmikov"/>
    <w:qFormat/>
    <w:rsid w:val="002E6A92"/>
    <w:pPr>
      <w:keepNext/>
      <w:numPr>
        <w:numId w:val="2"/>
      </w:numPr>
      <w:spacing w:after="60"/>
      <w:ind w:left="714" w:hanging="357"/>
    </w:pPr>
    <w:rPr>
      <w:color w:val="00B0F0"/>
      <w:u w:val="single" w:color="000000" w:themeColor="text1"/>
    </w:rPr>
  </w:style>
  <w:style w:type="table" w:customStyle="1" w:styleId="Tanja">
    <w:name w:val="Tanja"/>
    <w:basedOn w:val="Navadnatabela"/>
    <w:uiPriority w:val="99"/>
    <w:qFormat/>
    <w:rsid w:val="008F1FFC"/>
    <w:pPr>
      <w:spacing w:after="0" w:line="240" w:lineRule="auto"/>
      <w:jc w:val="center"/>
    </w:pPr>
    <w:rPr>
      <w:rFonts w:ascii="Candara" w:eastAsia="Calibri" w:hAnsi="Candara" w:cs="Times New Roman"/>
      <w:szCs w:val="20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rFonts w:ascii="TimesNewRomanPSMT" w:hAnsi="TimesNewRomanPSMT"/>
        <w:b/>
        <w:color w:val="FFFFFF"/>
        <w:sz w:val="22"/>
      </w:rPr>
      <w:tblPr/>
      <w:tcPr>
        <w:shd w:val="clear" w:color="auto" w:fill="4F81BD"/>
      </w:tcPr>
    </w:tblStylePr>
    <w:tblStylePr w:type="firstCol">
      <w:tblPr/>
      <w:tcPr>
        <w:shd w:val="clear" w:color="auto" w:fill="DBE5F1"/>
      </w:tcPr>
    </w:tblStylePr>
    <w:tblStylePr w:type="lastCol">
      <w:tblPr/>
      <w:tcPr>
        <w:shd w:val="clear" w:color="auto" w:fill="DBE5F1"/>
      </w:tcPr>
    </w:tblStylePr>
  </w:style>
  <w:style w:type="table" w:styleId="Tabelamrea">
    <w:name w:val="Table Grid"/>
    <w:basedOn w:val="Navadnatabela"/>
    <w:uiPriority w:val="59"/>
    <w:unhideWhenUsed/>
    <w:rsid w:val="009C7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temnamrea5poudarek5">
    <w:name w:val="Grid Table 5 Dark Accent 5"/>
    <w:basedOn w:val="Navadnatabela"/>
    <w:uiPriority w:val="50"/>
    <w:rsid w:val="009C725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DD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C592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C592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C592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C5924" w:themeFill="accent5"/>
      </w:tcPr>
    </w:tblStylePr>
    <w:tblStylePr w:type="band1Vert">
      <w:tblPr/>
      <w:tcPr>
        <w:shd w:val="clear" w:color="auto" w:fill="F1BCA7" w:themeFill="accent5" w:themeFillTint="66"/>
      </w:tcPr>
    </w:tblStylePr>
    <w:tblStylePr w:type="band1Horz">
      <w:tblPr/>
      <w:tcPr>
        <w:shd w:val="clear" w:color="auto" w:fill="F1BCA7" w:themeFill="accent5" w:themeFillTint="66"/>
      </w:tcPr>
    </w:tblStyle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454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454BE6"/>
    <w:rPr>
      <w:rFonts w:ascii="Times New Roman" w:eastAsia="Times New Roman" w:hAnsi="Times New Roman" w:cs="Times New Roman"/>
      <w:sz w:val="20"/>
      <w:szCs w:val="20"/>
    </w:rPr>
  </w:style>
  <w:style w:type="character" w:styleId="Sprotnaopomba-sklic">
    <w:name w:val="footnote reference"/>
    <w:aliases w:val="Footnote symbol,Footnote,Fussnota"/>
    <w:uiPriority w:val="99"/>
    <w:unhideWhenUsed/>
    <w:rsid w:val="00454BE6"/>
    <w:rPr>
      <w:vertAlign w:val="superscript"/>
    </w:rPr>
  </w:style>
  <w:style w:type="table" w:styleId="Tabelasvetlamrea1poudarek5">
    <w:name w:val="Grid Table 1 Light Accent 5"/>
    <w:basedOn w:val="Navadnatabela"/>
    <w:uiPriority w:val="46"/>
    <w:rsid w:val="00454BE6"/>
    <w:pPr>
      <w:spacing w:after="0" w:line="240" w:lineRule="auto"/>
    </w:pPr>
    <w:tblPr>
      <w:tblStyleRowBandSize w:val="1"/>
      <w:tblStyleColBandSize w:val="1"/>
      <w:tblBorders>
        <w:top w:val="single" w:sz="4" w:space="0" w:color="F1BCA7" w:themeColor="accent5" w:themeTint="66"/>
        <w:left w:val="single" w:sz="4" w:space="0" w:color="F1BCA7" w:themeColor="accent5" w:themeTint="66"/>
        <w:bottom w:val="single" w:sz="4" w:space="0" w:color="F1BCA7" w:themeColor="accent5" w:themeTint="66"/>
        <w:right w:val="single" w:sz="4" w:space="0" w:color="F1BCA7" w:themeColor="accent5" w:themeTint="66"/>
        <w:insideH w:val="single" w:sz="4" w:space="0" w:color="F1BCA7" w:themeColor="accent5" w:themeTint="66"/>
        <w:insideV w:val="single" w:sz="4" w:space="0" w:color="F1BCA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A9B7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9B7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2">
    <w:name w:val="Body Text 2"/>
    <w:basedOn w:val="Navaden"/>
    <w:link w:val="Telobesedila2Znak"/>
    <w:uiPriority w:val="99"/>
    <w:rsid w:val="00F935E0"/>
    <w:pPr>
      <w:widowControl w:val="0"/>
      <w:spacing w:after="0" w:line="240" w:lineRule="auto"/>
      <w:ind w:right="-58"/>
      <w:jc w:val="both"/>
    </w:pPr>
    <w:rPr>
      <w:rFonts w:ascii="Arial" w:eastAsia="Calibri" w:hAnsi="Arial" w:cs="Arial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935E0"/>
    <w:rPr>
      <w:rFonts w:ascii="Arial" w:eastAsia="Calibri" w:hAnsi="Arial" w:cs="Arial"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rsid w:val="00EF618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EF618A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EF618A"/>
    <w:pPr>
      <w:spacing w:after="100"/>
      <w:ind w:left="440"/>
    </w:pPr>
  </w:style>
  <w:style w:type="character" w:customStyle="1" w:styleId="apple-converted-space">
    <w:name w:val="apple-converted-space"/>
    <w:basedOn w:val="Privzetapisavaodstavka"/>
    <w:rsid w:val="00C817ED"/>
  </w:style>
  <w:style w:type="table" w:styleId="Tabelamrea4poudarek3">
    <w:name w:val="Grid Table 4 Accent 3"/>
    <w:basedOn w:val="Navadnatabela"/>
    <w:uiPriority w:val="49"/>
    <w:rsid w:val="00D12ABF"/>
    <w:pPr>
      <w:spacing w:after="0" w:line="240" w:lineRule="auto"/>
    </w:pPr>
    <w:tblPr>
      <w:tblStyleRowBandSize w:val="1"/>
      <w:tblStyleColBandSize w:val="1"/>
      <w:tblBorders>
        <w:top w:val="single" w:sz="4" w:space="0" w:color="97A7CF" w:themeColor="accent3" w:themeTint="99"/>
        <w:left w:val="single" w:sz="4" w:space="0" w:color="97A7CF" w:themeColor="accent3" w:themeTint="99"/>
        <w:bottom w:val="single" w:sz="4" w:space="0" w:color="97A7CF" w:themeColor="accent3" w:themeTint="99"/>
        <w:right w:val="single" w:sz="4" w:space="0" w:color="97A7CF" w:themeColor="accent3" w:themeTint="99"/>
        <w:insideH w:val="single" w:sz="4" w:space="0" w:color="97A7CF" w:themeColor="accent3" w:themeTint="99"/>
        <w:insideV w:val="single" w:sz="4" w:space="0" w:color="97A7C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6DB0" w:themeColor="accent3"/>
          <w:left w:val="single" w:sz="4" w:space="0" w:color="526DB0" w:themeColor="accent3"/>
          <w:bottom w:val="single" w:sz="4" w:space="0" w:color="526DB0" w:themeColor="accent3"/>
          <w:right w:val="single" w:sz="4" w:space="0" w:color="526DB0" w:themeColor="accent3"/>
          <w:insideH w:val="nil"/>
          <w:insideV w:val="nil"/>
        </w:tcBorders>
        <w:shd w:val="clear" w:color="auto" w:fill="526DB0" w:themeFill="accent3"/>
      </w:tcPr>
    </w:tblStylePr>
    <w:tblStylePr w:type="lastRow">
      <w:rPr>
        <w:b/>
        <w:bCs/>
      </w:rPr>
      <w:tblPr/>
      <w:tcPr>
        <w:tcBorders>
          <w:top w:val="double" w:sz="4" w:space="0" w:color="526DB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1EF" w:themeFill="accent3" w:themeFillTint="33"/>
      </w:tcPr>
    </w:tblStylePr>
    <w:tblStylePr w:type="band1Horz">
      <w:tblPr/>
      <w:tcPr>
        <w:shd w:val="clear" w:color="auto" w:fill="DCE1EF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312A2D"/>
    <w:pPr>
      <w:spacing w:after="0" w:line="240" w:lineRule="auto"/>
    </w:pPr>
    <w:tblPr>
      <w:tblStyleRowBandSize w:val="1"/>
      <w:tblStyleColBandSize w:val="1"/>
      <w:tblBorders>
        <w:top w:val="single" w:sz="4" w:space="0" w:color="C1C2CD" w:themeColor="accent4" w:themeTint="99"/>
        <w:left w:val="single" w:sz="4" w:space="0" w:color="C1C2CD" w:themeColor="accent4" w:themeTint="99"/>
        <w:bottom w:val="single" w:sz="4" w:space="0" w:color="C1C2CD" w:themeColor="accent4" w:themeTint="99"/>
        <w:right w:val="single" w:sz="4" w:space="0" w:color="C1C2CD" w:themeColor="accent4" w:themeTint="99"/>
        <w:insideH w:val="single" w:sz="4" w:space="0" w:color="C1C2CD" w:themeColor="accent4" w:themeTint="99"/>
        <w:insideV w:val="single" w:sz="4" w:space="0" w:color="C1C2C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9AAC" w:themeColor="accent4"/>
          <w:left w:val="single" w:sz="4" w:space="0" w:color="989AAC" w:themeColor="accent4"/>
          <w:bottom w:val="single" w:sz="4" w:space="0" w:color="989AAC" w:themeColor="accent4"/>
          <w:right w:val="single" w:sz="4" w:space="0" w:color="989AAC" w:themeColor="accent4"/>
          <w:insideH w:val="nil"/>
          <w:insideV w:val="nil"/>
        </w:tcBorders>
        <w:shd w:val="clear" w:color="auto" w:fill="989AAC" w:themeFill="accent4"/>
      </w:tcPr>
    </w:tblStylePr>
    <w:tblStylePr w:type="lastRow">
      <w:rPr>
        <w:b/>
        <w:bCs/>
      </w:rPr>
      <w:tblPr/>
      <w:tcPr>
        <w:tcBorders>
          <w:top w:val="double" w:sz="4" w:space="0" w:color="989A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E" w:themeFill="accent4" w:themeFillTint="33"/>
      </w:tcPr>
    </w:tblStylePr>
    <w:tblStylePr w:type="band1Horz">
      <w:tblPr/>
      <w:tcPr>
        <w:shd w:val="clear" w:color="auto" w:fill="EAEAEE" w:themeFill="accent4" w:themeFillTint="33"/>
      </w:tcPr>
    </w:tblStylePr>
  </w:style>
  <w:style w:type="table" w:styleId="Tabelasvetlamrea1poudarek4">
    <w:name w:val="Grid Table 1 Light Accent 4"/>
    <w:basedOn w:val="Navadnatabela"/>
    <w:uiPriority w:val="46"/>
    <w:rsid w:val="009874F7"/>
    <w:pPr>
      <w:spacing w:after="0" w:line="240" w:lineRule="auto"/>
    </w:pPr>
    <w:tblPr>
      <w:tblStyleRowBandSize w:val="1"/>
      <w:tblStyleColBandSize w:val="1"/>
      <w:tblBorders>
        <w:top w:val="single" w:sz="4" w:space="0" w:color="D5D6DD" w:themeColor="accent4" w:themeTint="66"/>
        <w:left w:val="single" w:sz="4" w:space="0" w:color="D5D6DD" w:themeColor="accent4" w:themeTint="66"/>
        <w:bottom w:val="single" w:sz="4" w:space="0" w:color="D5D6DD" w:themeColor="accent4" w:themeTint="66"/>
        <w:right w:val="single" w:sz="4" w:space="0" w:color="D5D6DD" w:themeColor="accent4" w:themeTint="66"/>
        <w:insideH w:val="single" w:sz="4" w:space="0" w:color="D5D6DD" w:themeColor="accent4" w:themeTint="66"/>
        <w:insideV w:val="single" w:sz="4" w:space="0" w:color="D5D6D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1C2C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2C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A01DDC"/>
    <w:pPr>
      <w:spacing w:after="0" w:line="240" w:lineRule="auto"/>
    </w:pPr>
    <w:tblPr>
      <w:tblStyleRowBandSize w:val="1"/>
      <w:tblStyleColBandSize w:val="1"/>
      <w:tblBorders>
        <w:top w:val="single" w:sz="2" w:space="0" w:color="D2D1BD" w:themeColor="accent6" w:themeTint="99"/>
        <w:bottom w:val="single" w:sz="2" w:space="0" w:color="D2D1BD" w:themeColor="accent6" w:themeTint="99"/>
        <w:insideH w:val="single" w:sz="2" w:space="0" w:color="D2D1BD" w:themeColor="accent6" w:themeTint="99"/>
        <w:insideV w:val="single" w:sz="2" w:space="0" w:color="D2D1B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D1B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D1B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FE9" w:themeFill="accent6" w:themeFillTint="33"/>
      </w:tcPr>
    </w:tblStylePr>
    <w:tblStylePr w:type="band1Horz">
      <w:tblPr/>
      <w:tcPr>
        <w:shd w:val="clear" w:color="auto" w:fill="F0EFE9" w:themeFill="accent6" w:themeFillTint="33"/>
      </w:tcPr>
    </w:tblStylePr>
  </w:style>
  <w:style w:type="table" w:styleId="Tabelasvetlamrea1poudarek3">
    <w:name w:val="Grid Table 1 Light Accent 3"/>
    <w:basedOn w:val="Navadnatabela"/>
    <w:uiPriority w:val="46"/>
    <w:rsid w:val="00E02F6B"/>
    <w:pPr>
      <w:spacing w:after="0" w:line="240" w:lineRule="auto"/>
    </w:pPr>
    <w:tblPr>
      <w:tblStyleRowBandSize w:val="1"/>
      <w:tblStyleColBandSize w:val="1"/>
      <w:tblBorders>
        <w:top w:val="single" w:sz="4" w:space="0" w:color="B9C4DF" w:themeColor="accent3" w:themeTint="66"/>
        <w:left w:val="single" w:sz="4" w:space="0" w:color="B9C4DF" w:themeColor="accent3" w:themeTint="66"/>
        <w:bottom w:val="single" w:sz="4" w:space="0" w:color="B9C4DF" w:themeColor="accent3" w:themeTint="66"/>
        <w:right w:val="single" w:sz="4" w:space="0" w:color="B9C4DF" w:themeColor="accent3" w:themeTint="66"/>
        <w:insideH w:val="single" w:sz="4" w:space="0" w:color="B9C4DF" w:themeColor="accent3" w:themeTint="66"/>
        <w:insideV w:val="single" w:sz="4" w:space="0" w:color="B9C4D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A7C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A7C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C00B7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1" w:themeTint="66"/>
        <w:left w:val="single" w:sz="4" w:space="0" w:color="C9C9C9" w:themeColor="accent1" w:themeTint="66"/>
        <w:bottom w:val="single" w:sz="4" w:space="0" w:color="C9C9C9" w:themeColor="accent1" w:themeTint="66"/>
        <w:right w:val="single" w:sz="4" w:space="0" w:color="C9C9C9" w:themeColor="accent1" w:themeTint="66"/>
        <w:insideH w:val="single" w:sz="4" w:space="0" w:color="C9C9C9" w:themeColor="accent1" w:themeTint="66"/>
        <w:insideV w:val="single" w:sz="4" w:space="0" w:color="C9C9C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FAFA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AFA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0A2D4D"/>
    <w:rPr>
      <w:color w:val="808080"/>
      <w:shd w:val="clear" w:color="auto" w:fill="E6E6E6"/>
    </w:rPr>
  </w:style>
  <w:style w:type="paragraph" w:customStyle="1" w:styleId="Default">
    <w:name w:val="Default"/>
    <w:rsid w:val="00AE14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Vir">
    <w:name w:val="Vir"/>
    <w:basedOn w:val="Brezrazmikov"/>
    <w:qFormat/>
    <w:rsid w:val="00D6644D"/>
    <w:pPr>
      <w:ind w:left="356"/>
    </w:pPr>
    <w:rPr>
      <w:rFonts w:ascii="Arial" w:eastAsia="Dotum" w:hAnsi="Arial" w:cs="Arial"/>
      <w:bCs/>
      <w:sz w:val="20"/>
      <w:szCs w:val="20"/>
    </w:rPr>
  </w:style>
  <w:style w:type="table" w:styleId="Tabelasvetlamrea1poudarek6">
    <w:name w:val="Grid Table 1 Light Accent 6"/>
    <w:basedOn w:val="Navadnatabela"/>
    <w:uiPriority w:val="46"/>
    <w:rsid w:val="00043F24"/>
    <w:pPr>
      <w:spacing w:after="0" w:line="240" w:lineRule="auto"/>
    </w:pPr>
    <w:tblPr>
      <w:tblStyleRowBandSize w:val="1"/>
      <w:tblStyleColBandSize w:val="1"/>
      <w:tblBorders>
        <w:top w:val="single" w:sz="4" w:space="0" w:color="E1E0D3" w:themeColor="accent6" w:themeTint="66"/>
        <w:left w:val="single" w:sz="4" w:space="0" w:color="E1E0D3" w:themeColor="accent6" w:themeTint="66"/>
        <w:bottom w:val="single" w:sz="4" w:space="0" w:color="E1E0D3" w:themeColor="accent6" w:themeTint="66"/>
        <w:right w:val="single" w:sz="4" w:space="0" w:color="E1E0D3" w:themeColor="accent6" w:themeTint="66"/>
        <w:insideH w:val="single" w:sz="4" w:space="0" w:color="E1E0D3" w:themeColor="accent6" w:themeTint="66"/>
        <w:insideV w:val="single" w:sz="4" w:space="0" w:color="E1E0D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2D1B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D1B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">
    <w:name w:val="Body Text"/>
    <w:basedOn w:val="Navaden"/>
    <w:link w:val="TelobesedilaZnak"/>
    <w:uiPriority w:val="99"/>
    <w:semiHidden/>
    <w:unhideWhenUsed/>
    <w:rsid w:val="00E27EF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7EF3"/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3D47A1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3D47A1"/>
  </w:style>
  <w:style w:type="table" w:styleId="Navadnatabela1">
    <w:name w:val="Plain Table 1"/>
    <w:basedOn w:val="Navadnatabela"/>
    <w:uiPriority w:val="41"/>
    <w:rsid w:val="00043B6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azivlistine">
    <w:name w:val="Naziv listine"/>
    <w:basedOn w:val="Navaden"/>
    <w:rsid w:val="00487499"/>
    <w:pPr>
      <w:spacing w:after="0" w:line="280" w:lineRule="atLeast"/>
      <w:jc w:val="center"/>
    </w:pPr>
    <w:rPr>
      <w:rFonts w:ascii="Arial" w:eastAsia="Times New Roman" w:hAnsi="Arial" w:cs="Arial"/>
      <w:b/>
      <w:color w:val="70AD47"/>
      <w:sz w:val="28"/>
      <w:szCs w:val="28"/>
    </w:rPr>
  </w:style>
  <w:style w:type="paragraph" w:customStyle="1" w:styleId="Textbody">
    <w:name w:val="Text body"/>
    <w:basedOn w:val="Navaden"/>
    <w:rsid w:val="00F1441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Pripombasklic">
    <w:name w:val="annotation reference"/>
    <w:basedOn w:val="Privzetapisavaodstavka"/>
    <w:unhideWhenUsed/>
    <w:rsid w:val="00F144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441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4410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OdstavekseznamaZnak">
    <w:name w:val="Odstavek seznama Znak"/>
    <w:link w:val="Odstavekseznama"/>
    <w:uiPriority w:val="34"/>
    <w:qFormat/>
    <w:locked/>
    <w:rsid w:val="00E16666"/>
  </w:style>
  <w:style w:type="paragraph" w:customStyle="1" w:styleId="Natevanjestevilkami1">
    <w:name w:val="Naštevanje s številkami 1"/>
    <w:qFormat/>
    <w:rsid w:val="002542FB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  <w:lang w:eastAsia="en-US"/>
    </w:rPr>
  </w:style>
  <w:style w:type="paragraph" w:customStyle="1" w:styleId="Natevanjestevilkami2">
    <w:name w:val="Naštevanje s številkami 2"/>
    <w:basedOn w:val="Natevanjestevilkami1"/>
    <w:rsid w:val="002542FB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rsid w:val="002542FB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rsid w:val="002542FB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rsid w:val="002542FB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rsid w:val="002542FB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rsid w:val="002542FB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rsid w:val="002542FB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rsid w:val="002542FB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42FB"/>
    <w:pPr>
      <w:numPr>
        <w:numId w:val="10"/>
      </w:numPr>
    </w:pPr>
  </w:style>
  <w:style w:type="paragraph" w:customStyle="1" w:styleId="Naslovobrazca">
    <w:name w:val="Naslov obrazca"/>
    <w:basedOn w:val="Brezrazmikov"/>
    <w:link w:val="NaslovobrazcaZnak"/>
    <w:qFormat/>
    <w:rsid w:val="00EF094C"/>
    <w:pPr>
      <w:jc w:val="center"/>
    </w:pPr>
    <w:rPr>
      <w:b/>
      <w:bCs/>
      <w:color w:val="0070C0"/>
      <w:sz w:val="36"/>
      <w:szCs w:val="36"/>
    </w:rPr>
  </w:style>
  <w:style w:type="character" w:customStyle="1" w:styleId="NaslovobrazcaZnak">
    <w:name w:val="Naslov obrazca Znak"/>
    <w:basedOn w:val="BrezrazmikovZnak"/>
    <w:link w:val="Naslovobrazca"/>
    <w:rsid w:val="00EF094C"/>
    <w:rPr>
      <w:b/>
      <w:bCs/>
      <w:color w:val="0070C0"/>
      <w:sz w:val="36"/>
      <w:szCs w:val="36"/>
    </w:rPr>
  </w:style>
  <w:style w:type="table" w:styleId="Tabelasvetlamrea">
    <w:name w:val="Grid Table Light"/>
    <w:basedOn w:val="Navadnatabela"/>
    <w:uiPriority w:val="40"/>
    <w:rsid w:val="002703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zija">
    <w:name w:val="Revision"/>
    <w:hidden/>
    <w:uiPriority w:val="99"/>
    <w:semiHidden/>
    <w:rsid w:val="00CC6C80"/>
    <w:pPr>
      <w:spacing w:after="0" w:line="240" w:lineRule="auto"/>
    </w:pPr>
  </w:style>
  <w:style w:type="paragraph" w:customStyle="1" w:styleId="Vsebinatabele">
    <w:name w:val="Vsebina tabele"/>
    <w:basedOn w:val="Navaden"/>
    <w:rsid w:val="006C333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table" w:styleId="Tabelaseznam3poudarek4">
    <w:name w:val="List Table 3 Accent 4"/>
    <w:basedOn w:val="Navadnatabela"/>
    <w:uiPriority w:val="48"/>
    <w:rsid w:val="006C3333"/>
    <w:pPr>
      <w:spacing w:after="0" w:line="240" w:lineRule="auto"/>
    </w:pPr>
    <w:tblPr>
      <w:tblStyleRowBandSize w:val="1"/>
      <w:tblStyleColBandSize w:val="1"/>
      <w:tblBorders>
        <w:top w:val="single" w:sz="4" w:space="0" w:color="989AAC" w:themeColor="accent4"/>
        <w:left w:val="single" w:sz="4" w:space="0" w:color="989AAC" w:themeColor="accent4"/>
        <w:bottom w:val="single" w:sz="4" w:space="0" w:color="989AAC" w:themeColor="accent4"/>
        <w:right w:val="single" w:sz="4" w:space="0" w:color="989AA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9AAC" w:themeFill="accent4"/>
      </w:tcPr>
    </w:tblStylePr>
    <w:tblStylePr w:type="lastRow">
      <w:rPr>
        <w:b/>
        <w:bCs/>
      </w:rPr>
      <w:tblPr/>
      <w:tcPr>
        <w:tcBorders>
          <w:top w:val="double" w:sz="4" w:space="0" w:color="989AA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9AAC" w:themeColor="accent4"/>
          <w:right w:val="single" w:sz="4" w:space="0" w:color="989AAC" w:themeColor="accent4"/>
        </w:tcBorders>
      </w:tcPr>
    </w:tblStylePr>
    <w:tblStylePr w:type="band1Horz">
      <w:tblPr/>
      <w:tcPr>
        <w:tcBorders>
          <w:top w:val="single" w:sz="4" w:space="0" w:color="989AAC" w:themeColor="accent4"/>
          <w:bottom w:val="single" w:sz="4" w:space="0" w:color="989AA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9AAC" w:themeColor="accent4"/>
          <w:left w:val="nil"/>
        </w:tcBorders>
      </w:tcPr>
    </w:tblStylePr>
    <w:tblStylePr w:type="swCell">
      <w:tblPr/>
      <w:tcPr>
        <w:tcBorders>
          <w:top w:val="double" w:sz="4" w:space="0" w:color="989AAC" w:themeColor="accent4"/>
          <w:right w:val="nil"/>
        </w:tcBorders>
      </w:tcPr>
    </w:tblStylePr>
  </w:style>
  <w:style w:type="paragraph" w:customStyle="1" w:styleId="Slog1">
    <w:name w:val="Slog1"/>
    <w:basedOn w:val="Navaden"/>
    <w:uiPriority w:val="99"/>
    <w:rsid w:val="007F0913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customStyle="1" w:styleId="Odstavekpogodba">
    <w:name w:val="Odstavek_pogodba"/>
    <w:basedOn w:val="Navaden"/>
    <w:link w:val="OdstavekpogodbaZnak"/>
    <w:qFormat/>
    <w:rsid w:val="00B3628B"/>
    <w:pPr>
      <w:keepNext/>
      <w:numPr>
        <w:numId w:val="80"/>
      </w:numPr>
      <w:spacing w:after="0" w:line="240" w:lineRule="auto"/>
      <w:jc w:val="both"/>
    </w:pPr>
    <w:rPr>
      <w:rFonts w:cs="Arial"/>
      <w:sz w:val="20"/>
      <w:szCs w:val="20"/>
    </w:rPr>
  </w:style>
  <w:style w:type="character" w:customStyle="1" w:styleId="OdstavekpogodbaZnak">
    <w:name w:val="Odstavek_pogodba Znak"/>
    <w:basedOn w:val="Privzetapisavaodstavka"/>
    <w:link w:val="Odstavekpogodba"/>
    <w:rsid w:val="00B3628B"/>
    <w:rPr>
      <w:rFonts w:cs="Arial"/>
      <w:sz w:val="20"/>
      <w:szCs w:val="20"/>
    </w:rPr>
  </w:style>
  <w:style w:type="paragraph" w:customStyle="1" w:styleId="Pogodbapoglavje">
    <w:name w:val="Pogodba_poglavje"/>
    <w:basedOn w:val="Navaden"/>
    <w:rsid w:val="006F7422"/>
    <w:pPr>
      <w:numPr>
        <w:numId w:val="8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docsroom/documents/42921/attachments/1/translations/sl/renditions/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ja\AppData\Roaming\Microsoft\Templates\Poro&#269;ilo%20(oblika%20&#187;Osnovno&#171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3034C2D67D460F880B188E3087E7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829E4F-BC04-4D0C-8AAC-D17A7C761A6E}"/>
      </w:docPartPr>
      <w:docPartBody>
        <w:p w:rsidR="008D76B7" w:rsidRDefault="00D56D90" w:rsidP="00D56D90">
          <w:pPr>
            <w:pStyle w:val="A03034C2D67D460F880B188E3087E78318"/>
          </w:pPr>
          <w:r w:rsidRPr="004750C8">
            <w:rPr>
              <w:rFonts w:cstheme="minorHAnsi"/>
              <w:color w:val="808080" w:themeColor="background1" w:themeShade="80"/>
            </w:rPr>
            <w:t>Vpišite naziv</w:t>
          </w:r>
        </w:p>
      </w:docPartBody>
    </w:docPart>
    <w:docPart>
      <w:docPartPr>
        <w:name w:val="44863F4C186F45E9AFBDD37FE25BD2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C972FE-E0DE-4253-B0CF-D88075A17E5A}"/>
      </w:docPartPr>
      <w:docPartBody>
        <w:p w:rsidR="008D76B7" w:rsidRDefault="00D56D90" w:rsidP="00D56D90">
          <w:pPr>
            <w:pStyle w:val="44863F4C186F45E9AFBDD37FE25BD281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C056707FCF41434AAC221AD4E3059A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6A9909-DB6E-448F-A446-7374DE1742D3}"/>
      </w:docPartPr>
      <w:docPartBody>
        <w:p w:rsidR="008D76B7" w:rsidRDefault="00D56D90" w:rsidP="00D56D90">
          <w:pPr>
            <w:pStyle w:val="C056707FCF41434AAC221AD4E3059A93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46A0C271A91C4EC4AE356947B2B235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8C8CBB-BED5-4000-8BF6-AFE44631E23C}"/>
      </w:docPartPr>
      <w:docPartBody>
        <w:p w:rsidR="008D76B7" w:rsidRDefault="00D56D90" w:rsidP="00D56D90">
          <w:pPr>
            <w:pStyle w:val="46A0C271A91C4EC4AE356947B2B23544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920750659DE74110A0A2867CAC3CC6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2AC5CD-231E-488C-9FC1-530136318473}"/>
      </w:docPartPr>
      <w:docPartBody>
        <w:p w:rsidR="008D76B7" w:rsidRDefault="00D56D90" w:rsidP="00D56D90">
          <w:pPr>
            <w:pStyle w:val="920750659DE74110A0A2867CAC3CC666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445EF5BCCC004545931AB257C284B5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927436-28DC-4AA7-8A89-0A97F979A6A1}"/>
      </w:docPartPr>
      <w:docPartBody>
        <w:p w:rsidR="008D76B7" w:rsidRDefault="00D56D90" w:rsidP="00D56D90">
          <w:pPr>
            <w:pStyle w:val="445EF5BCCC004545931AB257C284B5CE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11CC51495A804570B42F9CC1CDD3E1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3081ED-51A0-4311-8AA9-D50D1017BB11}"/>
      </w:docPartPr>
      <w:docPartBody>
        <w:p w:rsidR="008D76B7" w:rsidRDefault="00D56D90" w:rsidP="00D56D90">
          <w:pPr>
            <w:pStyle w:val="11CC51495A804570B42F9CC1CDD3E19E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835210EB8DF14521B249FEA32916C9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F694A7-F650-4D62-AD94-E2B7FA4267AE}"/>
      </w:docPartPr>
      <w:docPartBody>
        <w:p w:rsidR="008D76B7" w:rsidRDefault="00D56D90" w:rsidP="00D56D90">
          <w:pPr>
            <w:pStyle w:val="835210EB8DF14521B249FEA32916C98618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  <w:docPart>
      <w:docPartPr>
        <w:name w:val="6139B3462F914AD6BF6099D72D818A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9E37BF-7B31-4F34-AFB2-CB536847D789}"/>
      </w:docPartPr>
      <w:docPartBody>
        <w:p w:rsidR="008D76B7" w:rsidRDefault="00D56D90" w:rsidP="00D56D90">
          <w:pPr>
            <w:pStyle w:val="6139B3462F914AD6BF6099D72D818A8518"/>
          </w:pPr>
          <w:r w:rsidRPr="000C5E96">
            <w:rPr>
              <w:rStyle w:val="Besedilooznabemesta"/>
              <w:rFonts w:cstheme="minorHAnsi"/>
            </w:rPr>
            <w:t xml:space="preserve">Vpišite </w:t>
          </w:r>
          <w:r>
            <w:rPr>
              <w:rStyle w:val="Besedilooznabemesta"/>
              <w:rFonts w:cstheme="minorHAnsi"/>
            </w:rPr>
            <w:t>U</w:t>
          </w:r>
          <w:r>
            <w:rPr>
              <w:rStyle w:val="Besedilooznabemesta"/>
            </w:rPr>
            <w:t>RL</w:t>
          </w:r>
        </w:p>
      </w:docPartBody>
    </w:docPart>
    <w:docPart>
      <w:docPartPr>
        <w:name w:val="D5BAD3FF1EF8477D8968487CAE5D01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688DF6-A304-4A5F-80F8-8CF8DD3068DB}"/>
      </w:docPartPr>
      <w:docPartBody>
        <w:p w:rsidR="008D76B7" w:rsidRDefault="00D56D90" w:rsidP="00D56D90">
          <w:pPr>
            <w:pStyle w:val="D5BAD3FF1EF8477D8968487CAE5D016A18"/>
          </w:pPr>
          <w:r w:rsidRPr="004341D5">
            <w:rPr>
              <w:rStyle w:val="Besedilooznabemesta"/>
            </w:rPr>
            <w:t>Izberite element</w:t>
          </w:r>
        </w:p>
      </w:docPartBody>
    </w:docPart>
    <w:docPart>
      <w:docPartPr>
        <w:name w:val="0070D3B9FF504D3FB3226AB054E662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DB4835-EADA-4A7F-B5B9-274DA1290D1A}"/>
      </w:docPartPr>
      <w:docPartBody>
        <w:p w:rsidR="008D76B7" w:rsidRDefault="00D56D90" w:rsidP="00D56D90">
          <w:pPr>
            <w:pStyle w:val="0070D3B9FF504D3FB3226AB054E6628918"/>
          </w:pPr>
          <w:r w:rsidRPr="000C5E96">
            <w:rPr>
              <w:rStyle w:val="Besedilooznabemesta"/>
              <w:rFonts w:cstheme="minorHAnsi"/>
            </w:rPr>
            <w:t>Vpišite ime in priimek</w:t>
          </w:r>
        </w:p>
      </w:docPartBody>
    </w:docPart>
    <w:docPart>
      <w:docPartPr>
        <w:name w:val="87383217358743DAB2236C4BE1F6B3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3A22C6-D232-4E00-9B1C-DCB8E23D5D18}"/>
      </w:docPartPr>
      <w:docPartBody>
        <w:p w:rsidR="008D76B7" w:rsidRDefault="00D56D90" w:rsidP="00D56D90">
          <w:pPr>
            <w:pStyle w:val="87383217358743DAB2236C4BE1F6B3D518"/>
          </w:pPr>
          <w:r w:rsidRPr="000C5E96">
            <w:rPr>
              <w:rStyle w:val="Besedilooznabemesta"/>
              <w:rFonts w:cstheme="minorHAnsi"/>
            </w:rPr>
            <w:t>Vpišite ime in priimek</w:t>
          </w:r>
        </w:p>
      </w:docPartBody>
    </w:docPart>
    <w:docPart>
      <w:docPartPr>
        <w:name w:val="088F8F13803D40E5BC4CC03BFA550A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AE9A69-24E1-4B08-A280-8F4278B7FC4F}"/>
      </w:docPartPr>
      <w:docPartBody>
        <w:p w:rsidR="008D76B7" w:rsidRDefault="00D56D90" w:rsidP="00D56D90">
          <w:pPr>
            <w:pStyle w:val="088F8F13803D40E5BC4CC03BFA550A9C18"/>
          </w:pPr>
          <w:r w:rsidRPr="000C5E96">
            <w:rPr>
              <w:rStyle w:val="Besedilooznabemesta"/>
              <w:rFonts w:cstheme="minorHAnsi"/>
            </w:rPr>
            <w:t>Vpišite ime in priimek</w:t>
          </w:r>
        </w:p>
      </w:docPartBody>
    </w:docPart>
    <w:docPart>
      <w:docPartPr>
        <w:name w:val="511FB4FE44C14851BA34CA184DC9E5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F6F434-0EB5-4803-A66C-E0B9FFB93792}"/>
      </w:docPartPr>
      <w:docPartBody>
        <w:p w:rsidR="008D76B7" w:rsidRDefault="00D56D90" w:rsidP="00D56D90">
          <w:pPr>
            <w:pStyle w:val="511FB4FE44C14851BA34CA184DC9E55818"/>
          </w:pPr>
          <w:r w:rsidRPr="000C5E96">
            <w:rPr>
              <w:rStyle w:val="Besedilooznabemesta"/>
              <w:rFonts w:cstheme="minorHAnsi"/>
            </w:rPr>
            <w:t>Vpišite ime in priimek</w:t>
          </w:r>
        </w:p>
      </w:docPartBody>
    </w:docPart>
    <w:docPart>
      <w:docPartPr>
        <w:name w:val="AB8ED156A3594DE593D4C1CC6B89E1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9FE3B2-749D-489E-BCF0-84C6625AB948}"/>
      </w:docPartPr>
      <w:docPartBody>
        <w:p w:rsidR="008D76B7" w:rsidRDefault="00D56D90" w:rsidP="00D56D90">
          <w:pPr>
            <w:pStyle w:val="AB8ED156A3594DE593D4C1CC6B89E18D18"/>
          </w:pPr>
          <w:r w:rsidRPr="000C5E96">
            <w:rPr>
              <w:rStyle w:val="Besedilooznabemesta"/>
              <w:rFonts w:cstheme="minorHAnsi"/>
            </w:rPr>
            <w:t xml:space="preserve">Vpišite e-naslov in tel. št. skrbnika </w:t>
          </w:r>
          <w:r>
            <w:rPr>
              <w:rStyle w:val="Besedilooznabemesta"/>
              <w:rFonts w:cstheme="minorHAnsi"/>
            </w:rPr>
            <w:t>o</w:t>
          </w:r>
          <w:r>
            <w:rPr>
              <w:rStyle w:val="Besedilooznabemesta"/>
            </w:rPr>
            <w:t>kvirnega sporazuma</w:t>
          </w:r>
        </w:p>
      </w:docPartBody>
    </w:docPart>
    <w:docPart>
      <w:docPartPr>
        <w:name w:val="0D05460EA238438182B42CA618E5AF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AA1D0C-468D-4F0A-B3EB-2688E81CBCE5}"/>
      </w:docPartPr>
      <w:docPartBody>
        <w:p w:rsidR="008D76B7" w:rsidRDefault="00D56D90" w:rsidP="00D56D90">
          <w:pPr>
            <w:pStyle w:val="0D05460EA238438182B42CA618E5AF4018"/>
          </w:pPr>
          <w:r w:rsidRPr="00CC5A39">
            <w:rPr>
              <w:rFonts w:cstheme="minorHAnsi"/>
              <w:color w:val="808080" w:themeColor="background1" w:themeShade="80"/>
            </w:rPr>
            <w:t>Vsebinski opis</w:t>
          </w:r>
          <w:r w:rsidRPr="00CC5A39">
            <w:rPr>
              <w:rStyle w:val="Besedilooznabemesta"/>
              <w:rFonts w:cstheme="minorHAnsi"/>
              <w:color w:val="808080" w:themeColor="background1" w:themeShade="80"/>
            </w:rPr>
            <w:t xml:space="preserve"> </w:t>
          </w:r>
          <w:r w:rsidRPr="00CC5A39">
            <w:rPr>
              <w:rStyle w:val="Besedilooznabemesta"/>
              <w:rFonts w:cstheme="minorHAnsi"/>
            </w:rPr>
            <w:t>del</w:t>
          </w:r>
        </w:p>
      </w:docPartBody>
    </w:docPart>
    <w:docPart>
      <w:docPartPr>
        <w:name w:val="10B2BC46D8D34C4BA8DBF2D6637CE4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39C998-919E-4A87-9356-52BD570F0A8A}"/>
      </w:docPartPr>
      <w:docPartBody>
        <w:p w:rsidR="008D76B7" w:rsidRDefault="00D56D90" w:rsidP="00D56D90">
          <w:pPr>
            <w:pStyle w:val="10B2BC46D8D34C4BA8DBF2D6637CE4A218"/>
          </w:pPr>
          <w:r>
            <w:rPr>
              <w:rStyle w:val="Besedilooznabemesta"/>
            </w:rPr>
            <w:t>Vpišite vrednost</w:t>
          </w:r>
          <w:r w:rsidRPr="00BE6E84">
            <w:rPr>
              <w:rStyle w:val="Besedilooznabemesta"/>
            </w:rPr>
            <w:t>.</w:t>
          </w:r>
        </w:p>
      </w:docPartBody>
    </w:docPart>
    <w:docPart>
      <w:docPartPr>
        <w:name w:val="9E9E87C042BF431D98415F958E3DC8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FEAE2B-CFB0-42F6-9FAE-9BC416A234C7}"/>
      </w:docPartPr>
      <w:docPartBody>
        <w:p w:rsidR="008D76B7" w:rsidRDefault="00D56D90" w:rsidP="00D56D90">
          <w:pPr>
            <w:pStyle w:val="9E9E87C042BF431D98415F958E3DC86114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DE8A4BF15E6048C3B17CD160EA7650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E7BDF4-CF16-4B81-8F57-1F491A1215BB}"/>
      </w:docPartPr>
      <w:docPartBody>
        <w:p w:rsidR="008D76B7" w:rsidRDefault="00D56D90" w:rsidP="00D56D90">
          <w:pPr>
            <w:pStyle w:val="DE8A4BF15E6048C3B17CD160EA76503F14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1343DC41E25F4A22B8151420F27A85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47F663-E5FE-483E-85B7-C768DAE1D301}"/>
      </w:docPartPr>
      <w:docPartBody>
        <w:p w:rsidR="008D76B7" w:rsidRDefault="00D56D90" w:rsidP="00D56D90">
          <w:pPr>
            <w:pStyle w:val="1343DC41E25F4A22B8151420F27A85AD14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C8E279DD70544925B291B9DE657CDD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00B029-FD49-4564-A7AC-2402D206EC84}"/>
      </w:docPartPr>
      <w:docPartBody>
        <w:p w:rsidR="008D76B7" w:rsidRDefault="00D56D90" w:rsidP="00D56D90">
          <w:pPr>
            <w:pStyle w:val="C8E279DD70544925B291B9DE657CDD6013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3A112AB3D7374D3AAF29235D27A253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F8277C-87EA-470F-8CC6-58704A48EA72}"/>
      </w:docPartPr>
      <w:docPartBody>
        <w:p w:rsidR="008D76B7" w:rsidRDefault="00D56D90" w:rsidP="00D56D90">
          <w:pPr>
            <w:pStyle w:val="3A112AB3D7374D3AAF29235D27A253D610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</w:t>
          </w:r>
        </w:p>
      </w:docPartBody>
    </w:docPart>
    <w:docPart>
      <w:docPartPr>
        <w:name w:val="6B8BC8ECA18D4DE286EF53AE525660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27DC54-4C85-4A85-AD0A-EE918FADB99D}"/>
      </w:docPartPr>
      <w:docPartBody>
        <w:p w:rsidR="008D76B7" w:rsidRDefault="00D56D90" w:rsidP="00D56D90">
          <w:pPr>
            <w:pStyle w:val="6B8BC8ECA18D4DE286EF53AE5256600F10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</w:t>
          </w:r>
        </w:p>
      </w:docPartBody>
    </w:docPart>
    <w:docPart>
      <w:docPartPr>
        <w:name w:val="F9518D14B94A46478FE41B2056A267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06A1C2-1D71-44DB-81BF-FEED8619CFE4}"/>
      </w:docPartPr>
      <w:docPartBody>
        <w:p w:rsidR="008D76B7" w:rsidRDefault="00D56D90" w:rsidP="00D56D90">
          <w:pPr>
            <w:pStyle w:val="F9518D14B94A46478FE41B2056A2672B10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</w:t>
          </w:r>
        </w:p>
      </w:docPartBody>
    </w:docPart>
    <w:docPart>
      <w:docPartPr>
        <w:name w:val="232FB6E092E147498189CE5C4F86EC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A73C4A-AB54-432E-9109-49203292D92A}"/>
      </w:docPartPr>
      <w:docPartBody>
        <w:p w:rsidR="008D76B7" w:rsidRDefault="00D56D90" w:rsidP="00D56D90">
          <w:pPr>
            <w:pStyle w:val="232FB6E092E147498189CE5C4F86EC1510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EE14908466AA496F9D0619B793B6F6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BF2CCE-0729-4BB2-B4DD-FA17CE1F6AE6}"/>
      </w:docPartPr>
      <w:docPartBody>
        <w:p w:rsidR="008D76B7" w:rsidRDefault="00D56D90" w:rsidP="00D56D90">
          <w:pPr>
            <w:pStyle w:val="EE14908466AA496F9D0619B793B6F63610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m3/h</w:t>
          </w:r>
        </w:p>
      </w:docPartBody>
    </w:docPart>
    <w:docPart>
      <w:docPartPr>
        <w:name w:val="81FF514D413D406097B91BAF8E6130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11F557-72EC-440F-B27E-3514813EF99F}"/>
      </w:docPartPr>
      <w:docPartBody>
        <w:p w:rsidR="008D76B7" w:rsidRDefault="00D56D90" w:rsidP="00D56D90">
          <w:pPr>
            <w:pStyle w:val="81FF514D413D406097B91BAF8E6130BB10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l/min</w:t>
          </w:r>
        </w:p>
      </w:docPartBody>
    </w:docPart>
    <w:docPart>
      <w:docPartPr>
        <w:name w:val="44E536A7C9564EE79FE15B937D6E04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EF011C-49BE-4C9F-B04B-D718C147366B}"/>
      </w:docPartPr>
      <w:docPartBody>
        <w:p w:rsidR="008D76B7" w:rsidRDefault="00D56D90" w:rsidP="00D56D90">
          <w:pPr>
            <w:pStyle w:val="44E536A7C9564EE79FE15B937D6E041110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91C9C06C6B94C548DFACF400FC074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A564A8-B7B7-4C0C-98E4-7500A7AE3E31}"/>
      </w:docPartPr>
      <w:docPartBody>
        <w:p w:rsidR="008D76B7" w:rsidRDefault="00D56D90" w:rsidP="00D56D90">
          <w:pPr>
            <w:pStyle w:val="091C9C06C6B94C548DFACF400FC074BA9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46B8E6BED97D4012B418E35C04A667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7F9727-06E7-4DA2-9174-7812DB4C7DAD}"/>
      </w:docPartPr>
      <w:docPartBody>
        <w:p w:rsidR="008D76B7" w:rsidRDefault="00D56D90" w:rsidP="00D56D90">
          <w:pPr>
            <w:pStyle w:val="46B8E6BED97D4012B418E35C04A6679B9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3EA10406B3F44419B043CF0019D63B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8BD9FF-5494-4398-8027-DD07C4AFFB46}"/>
      </w:docPartPr>
      <w:docPartBody>
        <w:p w:rsidR="008D76B7" w:rsidRDefault="00D56D90" w:rsidP="00D56D90">
          <w:pPr>
            <w:pStyle w:val="3EA10406B3F44419B043CF0019D63BFB9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B5FD9E94A2EA4E53A2A59977733375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44C80A-8ACE-4F5F-8C5D-69F1601C3793}"/>
      </w:docPartPr>
      <w:docPartBody>
        <w:p w:rsidR="008D76B7" w:rsidRDefault="00D56D90" w:rsidP="00D56D90">
          <w:pPr>
            <w:pStyle w:val="B5FD9E94A2EA4E53A2A59977733375C47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19927E9E95C3436E96C91FDDC707C7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6E9147-2829-483D-B020-D1C5603E300D}"/>
      </w:docPartPr>
      <w:docPartBody>
        <w:p w:rsidR="008D76B7" w:rsidRDefault="00D56D90" w:rsidP="00D56D90">
          <w:pPr>
            <w:pStyle w:val="19927E9E95C3436E96C91FDDC707C7507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56D199EEA5EB43D0BB6C24A91EBCDB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AC8EB0-A0AB-4CE8-B671-69A82A58CAA7}"/>
      </w:docPartPr>
      <w:docPartBody>
        <w:p w:rsidR="008D76B7" w:rsidRDefault="00D56D90" w:rsidP="00D56D90">
          <w:pPr>
            <w:pStyle w:val="56D199EEA5EB43D0BB6C24A91EBCDB496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094E4ED98CBF4539AEE816D9163A05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32B0C1-E6B9-4E50-9D3F-719768C83967}"/>
      </w:docPartPr>
      <w:docPartBody>
        <w:p w:rsidR="008D76B7" w:rsidRDefault="00D56D90" w:rsidP="00D56D90">
          <w:pPr>
            <w:pStyle w:val="094E4ED98CBF4539AEE816D9163A05416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232ADD9073364D628265062A625BF3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14B9BD-BBD7-4CFE-A84D-BFAA38FD6E4E}"/>
      </w:docPartPr>
      <w:docPartBody>
        <w:p w:rsidR="008D76B7" w:rsidRDefault="00D56D90" w:rsidP="00D56D90">
          <w:pPr>
            <w:pStyle w:val="232ADD9073364D628265062A625BF3A6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B1D4D7105B844D6E832E2BAC76630E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13E1E9-EC99-4446-8259-4BFD46D5B161}"/>
      </w:docPartPr>
      <w:docPartBody>
        <w:p w:rsidR="008D76B7" w:rsidRDefault="00D56D90" w:rsidP="00D56D90">
          <w:pPr>
            <w:pStyle w:val="B1D4D7105B844D6E832E2BAC76630E1B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455DB313D5854A9B85973C8F37625E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11B8DB-86FC-46A1-B182-42EB2E183C44}"/>
      </w:docPartPr>
      <w:docPartBody>
        <w:p w:rsidR="008D76B7" w:rsidRDefault="00D56D90" w:rsidP="00D56D90">
          <w:pPr>
            <w:pStyle w:val="455DB313D5854A9B85973C8F37625E8D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0563BC85CBF47F4AA9CB8F42F5837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A56CE-9577-4C61-A42F-7C6E5275C2D1}"/>
      </w:docPartPr>
      <w:docPartBody>
        <w:p w:rsidR="008D76B7" w:rsidRDefault="00D56D90" w:rsidP="00D56D90">
          <w:pPr>
            <w:pStyle w:val="00563BC85CBF47F4AA9CB8F42F583728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8E4029E151CF44C8AC623198F4F83E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8E1E60-4BF6-4A63-A21B-0472A445247B}"/>
      </w:docPartPr>
      <w:docPartBody>
        <w:p w:rsidR="008D76B7" w:rsidRDefault="00D56D90" w:rsidP="00D56D90">
          <w:pPr>
            <w:pStyle w:val="8E4029E151CF44C8AC623198F4F83EB3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493E393EECA9448A9C8BC73738C7D4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7AF79C-6EEC-4670-AE87-05DCCFEA9DD8}"/>
      </w:docPartPr>
      <w:docPartBody>
        <w:p w:rsidR="008D76B7" w:rsidRDefault="00D56D90" w:rsidP="00D56D90">
          <w:pPr>
            <w:pStyle w:val="493E393EECA9448A9C8BC73738C7D4AB3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m3/h</w:t>
          </w:r>
        </w:p>
      </w:docPartBody>
    </w:docPart>
    <w:docPart>
      <w:docPartPr>
        <w:name w:val="29B5618B50364EA8B496726CD45E1D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4A478-B307-4D05-8C1B-A6727572E323}"/>
      </w:docPartPr>
      <w:docPartBody>
        <w:p w:rsidR="008D76B7" w:rsidRDefault="00D56D90" w:rsidP="00D56D90">
          <w:pPr>
            <w:pStyle w:val="29B5618B50364EA8B496726CD45E1D823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m3/h</w:t>
          </w:r>
        </w:p>
      </w:docPartBody>
    </w:docPart>
    <w:docPart>
      <w:docPartPr>
        <w:name w:val="25E57FD6FA6A46C6ADFECBCB7581AD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1C8EB8-2D8E-4268-9CCD-6FA01A9EC75E}"/>
      </w:docPartPr>
      <w:docPartBody>
        <w:p w:rsidR="008D76B7" w:rsidRDefault="00D56D90" w:rsidP="00D56D90">
          <w:pPr>
            <w:pStyle w:val="25E57FD6FA6A46C6ADFECBCB7581ADDE2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l/min</w:t>
          </w:r>
        </w:p>
      </w:docPartBody>
    </w:docPart>
    <w:docPart>
      <w:docPartPr>
        <w:name w:val="D9E49A52D8B341EC984AD3E68EEB2B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5EEBD5-4DD8-4D72-BF17-685934E17578}"/>
      </w:docPartPr>
      <w:docPartBody>
        <w:p w:rsidR="008D76B7" w:rsidRDefault="00D56D90" w:rsidP="00D56D90">
          <w:pPr>
            <w:pStyle w:val="D9E49A52D8B341EC984AD3E68EEB2B2D2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l/min</w:t>
          </w:r>
        </w:p>
      </w:docPartBody>
    </w:docPart>
    <w:docPart>
      <w:docPartPr>
        <w:name w:val="154156CAC2A1443FAF22385FCD4027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37A1F8-0859-4D1F-AB78-73BEA65372B7}"/>
      </w:docPartPr>
      <w:docPartBody>
        <w:p w:rsidR="008D76B7" w:rsidRDefault="00D56D90" w:rsidP="00D56D90">
          <w:pPr>
            <w:pStyle w:val="154156CAC2A1443FAF22385FCD4027AC1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3E0DD58DDF44AAA9C967733BE238A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05142C-7B06-40CB-BFDB-D3FC6C9311CA}"/>
      </w:docPartPr>
      <w:docPartBody>
        <w:p w:rsidR="008D76B7" w:rsidRDefault="00D56D90" w:rsidP="00D56D90">
          <w:pPr>
            <w:pStyle w:val="13E0DD58DDF44AAA9C967733BE238A9C1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CA609F4A32674F7FA02414C89FFC18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7A0B02-D2B7-4623-92FC-3815FC5E8BD0}"/>
      </w:docPartPr>
      <w:docPartBody>
        <w:p w:rsidR="008D76B7" w:rsidRDefault="00D56D90" w:rsidP="00D56D90">
          <w:pPr>
            <w:pStyle w:val="CA609F4A32674F7FA02414C89FFC18981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DBE1732A584438A86BC0090A6D63D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5FCE2F-9098-4B8D-B944-D875C23B48D0}"/>
      </w:docPartPr>
      <w:docPartBody>
        <w:p w:rsidR="008D76B7" w:rsidRDefault="00D56D90" w:rsidP="00D56D90">
          <w:pPr>
            <w:pStyle w:val="1DBE1732A584438A86BC0090A6D63D45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ADBF18AEE56647A582CE77A8DB170D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49A01-BDBA-4EA4-91B9-0DC6E622E92D}"/>
      </w:docPartPr>
      <w:docPartBody>
        <w:p w:rsidR="008D76B7" w:rsidRDefault="00D56D90" w:rsidP="00D56D90">
          <w:pPr>
            <w:pStyle w:val="ADBF18AEE56647A582CE77A8DB170D39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187CCFF3A084250AD3BF44411573D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AFA08D-344C-4CE3-B629-20123AB0A30D}"/>
      </w:docPartPr>
      <w:docPartBody>
        <w:p w:rsidR="008D76B7" w:rsidRDefault="00D56D90" w:rsidP="00D56D90">
          <w:pPr>
            <w:pStyle w:val="0187CCFF3A084250AD3BF44411573D6E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4F9E754F6E7942A78A1F871E6130F0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190967-953F-4697-95A8-B724462A7C75}"/>
      </w:docPartPr>
      <w:docPartBody>
        <w:p w:rsidR="008D76B7" w:rsidRDefault="00D56D90" w:rsidP="00D56D90">
          <w:pPr>
            <w:pStyle w:val="4F9E754F6E7942A78A1F871E6130F0B0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1FDD4FE782004E70BDEEBDA686C8BC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099533-9924-4364-99C2-F728C8533BFA}"/>
      </w:docPartPr>
      <w:docPartBody>
        <w:p w:rsidR="008D76B7" w:rsidRDefault="00D56D90" w:rsidP="00D56D90">
          <w:pPr>
            <w:pStyle w:val="1FDD4FE782004E70BDEEBDA686C8BC40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EDF5726CBDA745698E56F777C871B9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E5E166-6D13-4A82-8C4C-54F0FF013586}"/>
      </w:docPartPr>
      <w:docPartBody>
        <w:p w:rsidR="008D76B7" w:rsidRDefault="00D56D90" w:rsidP="00D56D90">
          <w:pPr>
            <w:pStyle w:val="EDF5726CBDA745698E56F777C871B9E3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97DAF2ED2A9B4ED9AD463E62315B77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15D678-F881-4BE2-817D-874CCB3BA693}"/>
      </w:docPartPr>
      <w:docPartBody>
        <w:p w:rsidR="008D76B7" w:rsidRDefault="00D56D90" w:rsidP="00D56D90">
          <w:pPr>
            <w:pStyle w:val="97DAF2ED2A9B4ED9AD463E62315B7726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73F0E4D343F646BE9EC8F91B838EAE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A2323F-5C3A-4518-96D4-0739259C6E1C}"/>
      </w:docPartPr>
      <w:docPartBody>
        <w:p w:rsidR="008D76B7" w:rsidRDefault="00D56D90" w:rsidP="00D56D90">
          <w:pPr>
            <w:pStyle w:val="73F0E4D343F646BE9EC8F91B838EAEAC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0834448BE1F540EE8ED18ECA060E76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FF2550-0DE1-43FD-B288-2A3D899764C4}"/>
      </w:docPartPr>
      <w:docPartBody>
        <w:p w:rsidR="008D76B7" w:rsidRDefault="00D56D90" w:rsidP="00D56D90">
          <w:pPr>
            <w:pStyle w:val="0834448BE1F540EE8ED18ECA060E76E7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2FE12E4E16164DCD8D4E9989EA32FA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61C090-894D-446E-AD87-5C0E327D8655}"/>
      </w:docPartPr>
      <w:docPartBody>
        <w:p w:rsidR="008D76B7" w:rsidRDefault="00D56D90" w:rsidP="00D56D90">
          <w:pPr>
            <w:pStyle w:val="2FE12E4E16164DCD8D4E9989EA32FA86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84D5A6D17D0C4A639F317B37F823BE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079A85-DAB8-4357-A537-F4EF85056588}"/>
      </w:docPartPr>
      <w:docPartBody>
        <w:p w:rsidR="008D76B7" w:rsidRDefault="00D56D90" w:rsidP="00D56D90">
          <w:pPr>
            <w:pStyle w:val="84D5A6D17D0C4A639F317B37F823BE99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0685275B9360411BBA60FDB204AF21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95B6BE-2CB1-458D-80BF-E9A0BAA9E04C}"/>
      </w:docPartPr>
      <w:docPartBody>
        <w:p w:rsidR="008D76B7" w:rsidRDefault="00D56D90" w:rsidP="00D56D90">
          <w:pPr>
            <w:pStyle w:val="0685275B9360411BBA60FDB204AF210B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5A1C0B717A574012A0C7468CB8EDF9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63BA63-9E26-4BDC-87BD-0B812C7ADB74}"/>
      </w:docPartPr>
      <w:docPartBody>
        <w:p w:rsidR="008D76B7" w:rsidRDefault="00D56D90" w:rsidP="00D56D90">
          <w:pPr>
            <w:pStyle w:val="5A1C0B717A574012A0C7468CB8EDF9D2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</w:t>
          </w:r>
        </w:p>
      </w:docPartBody>
    </w:docPart>
    <w:docPart>
      <w:docPartPr>
        <w:name w:val="666BFBD6F452411C98A224EF41037C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455ACD-99BF-46CB-8AEB-ED4A7369F545}"/>
      </w:docPartPr>
      <w:docPartBody>
        <w:p w:rsidR="008D76B7" w:rsidRDefault="00D56D90" w:rsidP="00D56D90">
          <w:pPr>
            <w:pStyle w:val="666BFBD6F452411C98A224EF41037C6D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</w:t>
          </w:r>
        </w:p>
      </w:docPartBody>
    </w:docPart>
    <w:docPart>
      <w:docPartPr>
        <w:name w:val="E567B754036F433D9FB2AAD54801F4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9FF95D-A54C-478E-8540-173A81284DDC}"/>
      </w:docPartPr>
      <w:docPartBody>
        <w:p w:rsidR="008D76B7" w:rsidRDefault="00D56D90" w:rsidP="00D56D90">
          <w:pPr>
            <w:pStyle w:val="E567B754036F433D9FB2AAD54801F461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</w:t>
          </w:r>
        </w:p>
      </w:docPartBody>
    </w:docPart>
    <w:docPart>
      <w:docPartPr>
        <w:name w:val="9950E301978C405AB7FBCF9E16BA6C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6F167B-B2D2-4955-B337-D232FC09BF1F}"/>
      </w:docPartPr>
      <w:docPartBody>
        <w:p w:rsidR="008D76B7" w:rsidRDefault="00D56D90" w:rsidP="00D56D90">
          <w:pPr>
            <w:pStyle w:val="9950E301978C405AB7FBCF9E16BA6C6F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C3EF45921C7A460FA071206542486A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47A739-FCDA-4D62-BE53-E9940E7CDAD2}"/>
      </w:docPartPr>
      <w:docPartBody>
        <w:p w:rsidR="008D76B7" w:rsidRDefault="00D56D90" w:rsidP="00D56D90">
          <w:pPr>
            <w:pStyle w:val="C3EF45921C7A460FA071206542486AF5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876ECD64F40B47A8A54F1E40257DA8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3499-EE12-4B4B-8CCB-7D7AFCAE3AD6}"/>
      </w:docPartPr>
      <w:docPartBody>
        <w:p w:rsidR="008D76B7" w:rsidRDefault="00D56D90" w:rsidP="00D56D90">
          <w:pPr>
            <w:pStyle w:val="876ECD64F40B47A8A54F1E40257DA853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401AA4BCE20C486ABE25CED185136C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8B7E05-17D3-42AF-9BEC-1FB3AB5C437F}"/>
      </w:docPartPr>
      <w:docPartBody>
        <w:p w:rsidR="008D76B7" w:rsidRDefault="00D56D90" w:rsidP="00D56D90">
          <w:pPr>
            <w:pStyle w:val="401AA4BCE20C486ABE25CED185136C22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23468761AD194AEB9984179F31DBD5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B357B9-2968-438F-B76C-B3A730BAB0B3}"/>
      </w:docPartPr>
      <w:docPartBody>
        <w:p w:rsidR="008D76B7" w:rsidRDefault="00D56D90" w:rsidP="00D56D90">
          <w:pPr>
            <w:pStyle w:val="23468761AD194AEB9984179F31DBD59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E093CA532A24ACC9678B31A67F6BF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64B946-DC79-4ACB-BC23-E6765DF0559A}"/>
      </w:docPartPr>
      <w:docPartBody>
        <w:p w:rsidR="008D76B7" w:rsidRDefault="00D56D90" w:rsidP="00D56D90">
          <w:pPr>
            <w:pStyle w:val="0E093CA532A24ACC9678B31A67F6BFA0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8500F0399974B8CB819AC3E1E96D7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DDC056-E0D1-49EE-BFBE-B1DCEC8BDE2B}"/>
      </w:docPartPr>
      <w:docPartBody>
        <w:p w:rsidR="008D76B7" w:rsidRDefault="00D56D90" w:rsidP="00D56D90">
          <w:pPr>
            <w:pStyle w:val="F8500F0399974B8CB819AC3E1E96D7C7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m3/h</w:t>
          </w:r>
        </w:p>
      </w:docPartBody>
    </w:docPart>
    <w:docPart>
      <w:docPartPr>
        <w:name w:val="6820886AC83241278FB75B31DA1287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52E6ED-81A8-4DAD-A5BF-5A1808458E35}"/>
      </w:docPartPr>
      <w:docPartBody>
        <w:p w:rsidR="008D76B7" w:rsidRDefault="00D56D90" w:rsidP="00D56D90">
          <w:pPr>
            <w:pStyle w:val="6820886AC83241278FB75B31DA12871C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m3/h</w:t>
          </w:r>
        </w:p>
      </w:docPartBody>
    </w:docPart>
    <w:docPart>
      <w:docPartPr>
        <w:name w:val="E64FE71692FE46C099F85BE7E101CA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188606-D5FD-40EA-AA4A-CF7DB84F67AC}"/>
      </w:docPartPr>
      <w:docPartBody>
        <w:p w:rsidR="008D76B7" w:rsidRDefault="00D56D90" w:rsidP="00D56D90">
          <w:pPr>
            <w:pStyle w:val="E64FE71692FE46C099F85BE7E101CAED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l/min</w:t>
          </w:r>
        </w:p>
      </w:docPartBody>
    </w:docPart>
    <w:docPart>
      <w:docPartPr>
        <w:name w:val="895B407C8EE64B9E830501CE1CCC42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5CAE8B-604E-4657-8A6B-140E3AD948F5}"/>
      </w:docPartPr>
      <w:docPartBody>
        <w:p w:rsidR="008D76B7" w:rsidRDefault="00D56D90" w:rsidP="00D56D90">
          <w:pPr>
            <w:pStyle w:val="895B407C8EE64B9E830501CE1CCC422B"/>
          </w:pPr>
          <w:r w:rsidRPr="00756E27">
            <w:rPr>
              <w:rStyle w:val="Besedilooznabemesta"/>
              <w:rFonts w:cstheme="minorHAnsi"/>
              <w:sz w:val="20"/>
              <w:szCs w:val="20"/>
            </w:rPr>
            <w:t xml:space="preserve">Vpišite </w:t>
          </w:r>
          <w:r>
            <w:rPr>
              <w:rStyle w:val="Besedilooznabemesta"/>
              <w:rFonts w:cstheme="minorHAnsi"/>
              <w:sz w:val="20"/>
              <w:szCs w:val="20"/>
            </w:rPr>
            <w:t>l/min</w:t>
          </w:r>
        </w:p>
      </w:docPartBody>
    </w:docPart>
    <w:docPart>
      <w:docPartPr>
        <w:name w:val="1F3431450FE14EE38E9C6576753EF2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F1DFD6-309B-4C38-8B2F-68D105CF2FF8}"/>
      </w:docPartPr>
      <w:docPartBody>
        <w:p w:rsidR="008D76B7" w:rsidRDefault="00D56D90" w:rsidP="00D56D90">
          <w:pPr>
            <w:pStyle w:val="1F3431450FE14EE38E9C6576753EF2D2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A496B4BFA7D4D17B1E5ADA3C46283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86B30E-F244-4DB1-94FF-B0AE3F70AC29}"/>
      </w:docPartPr>
      <w:docPartBody>
        <w:p w:rsidR="008D76B7" w:rsidRDefault="00D56D90" w:rsidP="00D56D90">
          <w:pPr>
            <w:pStyle w:val="5A496B4BFA7D4D17B1E5ADA3C4628361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A6DCD2B07EB457DAB2DCE94290C05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166508-0476-4B2C-828B-4826F0EE7EA8}"/>
      </w:docPartPr>
      <w:docPartBody>
        <w:p w:rsidR="008D76B7" w:rsidRDefault="00D56D90" w:rsidP="00D56D90">
          <w:pPr>
            <w:pStyle w:val="1A6DCD2B07EB457DAB2DCE94290C052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98F76BC96244B29ACA960808887C4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A726A3-815A-47A7-8428-88EED79C3616}"/>
      </w:docPartPr>
      <w:docPartBody>
        <w:p w:rsidR="008D76B7" w:rsidRDefault="00D56D90" w:rsidP="00D56D90">
          <w:pPr>
            <w:pStyle w:val="198F76BC96244B29ACA960808887C4E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66905D583D849A292B091BB1368A3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EA5156-B0CA-4ABD-9C98-6ACEEDB8DE73}"/>
      </w:docPartPr>
      <w:docPartBody>
        <w:p w:rsidR="008D76B7" w:rsidRDefault="00D56D90" w:rsidP="00D56D90">
          <w:pPr>
            <w:pStyle w:val="066905D583D849A292B091BB1368A3D1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3D989480519E416EB2B3D23C0BCC0B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9EC949-196C-43A3-99F7-D01F8755A790}"/>
      </w:docPartPr>
      <w:docPartBody>
        <w:p w:rsidR="008D76B7" w:rsidRDefault="00D56D90" w:rsidP="00D56D90">
          <w:pPr>
            <w:pStyle w:val="3D989480519E416EB2B3D23C0BCC0B38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06BEF361A9FD4F1181E4C694A9B6BF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2449B3-7AF2-4F98-A419-96BFDFEF07C1}"/>
      </w:docPartPr>
      <w:docPartBody>
        <w:p w:rsidR="008D76B7" w:rsidRDefault="00D56D90" w:rsidP="00D56D90">
          <w:pPr>
            <w:pStyle w:val="06BEF361A9FD4F1181E4C694A9B6BF67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A6F5D245888040BC9ECD8B56C1BEAF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B286AF-4EE9-417A-AD57-48F123E86EC8}"/>
      </w:docPartPr>
      <w:docPartBody>
        <w:p w:rsidR="008D76B7" w:rsidRDefault="00D56D90" w:rsidP="00D56D90">
          <w:pPr>
            <w:pStyle w:val="A6F5D245888040BC9ECD8B56C1BEAFAC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80DAD3687EDC4DF8908B6AF2140E37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2D33F2-26E6-4D71-8724-32CE0D378203}"/>
      </w:docPartPr>
      <w:docPartBody>
        <w:p w:rsidR="008D76B7" w:rsidRDefault="00D56D90" w:rsidP="00D56D90">
          <w:pPr>
            <w:pStyle w:val="80DAD3687EDC4DF8908B6AF2140E372F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A763735D36964280908325A357F509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962952-F0DA-4AB1-9CFE-99653098D89B}"/>
      </w:docPartPr>
      <w:docPartBody>
        <w:p w:rsidR="008D76B7" w:rsidRDefault="00D56D90" w:rsidP="00D56D90">
          <w:pPr>
            <w:pStyle w:val="A763735D36964280908325A357F50970"/>
          </w:pPr>
          <w:r w:rsidRPr="002D65A9">
            <w:rPr>
              <w:color w:val="808080" w:themeColor="background1" w:themeShade="80"/>
              <w:sz w:val="20"/>
              <w:szCs w:val="20"/>
            </w:rPr>
            <w:t>Izberite</w:t>
          </w:r>
        </w:p>
      </w:docPartBody>
    </w:docPart>
    <w:docPart>
      <w:docPartPr>
        <w:name w:val="2424AEA33DBE4B4B958012414C7EB9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429FF5-B23D-4D9F-AEBD-31D3927B5A6D}"/>
      </w:docPartPr>
      <w:docPartBody>
        <w:p w:rsidR="008D76B7" w:rsidRDefault="00D56D90" w:rsidP="00D56D90">
          <w:pPr>
            <w:pStyle w:val="2424AEA33DBE4B4B958012414C7EB949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2D1020C6F1894C51B550D1E4E6B6AE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AA6A65-5653-4FD6-ACBE-FE0F7BA87C93}"/>
      </w:docPartPr>
      <w:docPartBody>
        <w:p w:rsidR="008D76B7" w:rsidRDefault="00D56D90" w:rsidP="00D56D90">
          <w:pPr>
            <w:pStyle w:val="2D1020C6F1894C51B550D1E4E6B6AE8E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8E84DA5B928B4E558F2269CBF3B62D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98B8C6-6375-4343-BC93-E21D22727B0B}"/>
      </w:docPartPr>
      <w:docPartBody>
        <w:p w:rsidR="008D76B7" w:rsidRDefault="00D56D90" w:rsidP="00D56D90">
          <w:pPr>
            <w:pStyle w:val="8E84DA5B928B4E558F2269CBF3B62D80"/>
          </w:pPr>
          <w:r w:rsidRPr="002D65A9">
            <w:rPr>
              <w:rFonts w:cstheme="minorHAnsi"/>
              <w:color w:val="808080" w:themeColor="background1" w:themeShade="80"/>
              <w:sz w:val="20"/>
              <w:szCs w:val="20"/>
            </w:rPr>
            <w:t>Iz</w:t>
          </w:r>
          <w:r w:rsidRPr="002D65A9">
            <w:rPr>
              <w:color w:val="808080" w:themeColor="background1" w:themeShade="80"/>
              <w:sz w:val="20"/>
              <w:szCs w:val="20"/>
            </w:rPr>
            <w:t>berite</w:t>
          </w:r>
        </w:p>
      </w:docPartBody>
    </w:docPart>
    <w:docPart>
      <w:docPartPr>
        <w:name w:val="D0CDEA136D1446498024183551EA35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B3F859-9A5D-449D-8749-C5F55A088867}"/>
      </w:docPartPr>
      <w:docPartBody>
        <w:p w:rsidR="008D76B7" w:rsidRDefault="00D56D90" w:rsidP="00D56D90">
          <w:pPr>
            <w:pStyle w:val="D0CDEA136D1446498024183551EA355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3CA02271F8D400B9E198C9AC07083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80C2D8-2FD6-4386-8A16-0789BD31949F}"/>
      </w:docPartPr>
      <w:docPartBody>
        <w:p w:rsidR="008D76B7" w:rsidRDefault="00D56D90" w:rsidP="00D56D90">
          <w:pPr>
            <w:pStyle w:val="93CA02271F8D400B9E198C9AC07083D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2EE2E5BED8648D2B307FCA40BA086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39B711-42FA-4610-BCFD-181D439296BD}"/>
      </w:docPartPr>
      <w:docPartBody>
        <w:p w:rsidR="008D76B7" w:rsidRDefault="00D56D90" w:rsidP="00D56D90">
          <w:pPr>
            <w:pStyle w:val="F2EE2E5BED8648D2B307FCA40BA086F3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33AF823862D142DE92E21F995A266D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097BAB-E2FB-440F-B200-C2E3C43E70CF}"/>
      </w:docPartPr>
      <w:docPartBody>
        <w:p w:rsidR="008D76B7" w:rsidRDefault="00D56D90" w:rsidP="00D56D90">
          <w:pPr>
            <w:pStyle w:val="33AF823862D142DE92E21F995A266DC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B7B7AFD1D7DE4357AECF08B6460DC3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2E8D89-A639-45BD-904A-C955200ECD3E}"/>
      </w:docPartPr>
      <w:docPartBody>
        <w:p w:rsidR="008D76B7" w:rsidRDefault="00D56D90" w:rsidP="00D56D90">
          <w:pPr>
            <w:pStyle w:val="B7B7AFD1D7DE4357AECF08B6460DC3D7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2FDC49EA00A9453390B3AE0E958AE4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22A4BF-4053-4D1C-ACE9-CF9EC09CB490}"/>
      </w:docPartPr>
      <w:docPartBody>
        <w:p w:rsidR="008D76B7" w:rsidRDefault="00D56D90" w:rsidP="00D56D90">
          <w:pPr>
            <w:pStyle w:val="2FDC49EA00A9453390B3AE0E958AE40B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C79AA79A3494A129F52F032E96BED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A24C36-E743-4928-B77C-52AAB8C6A636}"/>
      </w:docPartPr>
      <w:docPartBody>
        <w:p w:rsidR="008D76B7" w:rsidRDefault="00D56D90" w:rsidP="00D56D90">
          <w:pPr>
            <w:pStyle w:val="EC79AA79A3494A129F52F032E96BEDB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A029C42B70F4A7FAF4FA5479ACAD3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3A5848-F695-480B-AD09-1AA75C100A90}"/>
      </w:docPartPr>
      <w:docPartBody>
        <w:p w:rsidR="008D76B7" w:rsidRDefault="00D56D90" w:rsidP="00D56D90">
          <w:pPr>
            <w:pStyle w:val="9A029C42B70F4A7FAF4FA5479ACAD3A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75C461B3393D4A22AAC1E5EC1CE7F5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525D9F-085A-430B-8F04-A4AC1723FB06}"/>
      </w:docPartPr>
      <w:docPartBody>
        <w:p w:rsidR="008D76B7" w:rsidRDefault="00D56D90" w:rsidP="00D56D90">
          <w:pPr>
            <w:pStyle w:val="75C461B3393D4A22AAC1E5EC1CE7F5DD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2221794DD0E446F3BFBE0391B2C497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F3AD24-BCE9-4DBA-8788-BBE8BFA77C80}"/>
      </w:docPartPr>
      <w:docPartBody>
        <w:p w:rsidR="008D76B7" w:rsidRDefault="00D56D90" w:rsidP="00D56D90">
          <w:pPr>
            <w:pStyle w:val="2221794DD0E446F3BFBE0391B2C4972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23B7821ADA1447F5BB5C9713FF05F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1C4360-094A-4857-9A51-C6EC90288413}"/>
      </w:docPartPr>
      <w:docPartBody>
        <w:p w:rsidR="008D76B7" w:rsidRDefault="00D56D90" w:rsidP="00D56D90">
          <w:pPr>
            <w:pStyle w:val="23B7821ADA1447F5BB5C9713FF05FA31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F0C2D36BD3946F6B9E7311AC34EA2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4BDD97-B6E8-4799-9563-34060ED199BC}"/>
      </w:docPartPr>
      <w:docPartBody>
        <w:p w:rsidR="008D76B7" w:rsidRDefault="00D56D90" w:rsidP="00D56D90">
          <w:pPr>
            <w:pStyle w:val="5F0C2D36BD3946F6B9E7311AC34EA23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39FC2325930B439E81021E1CE341D0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3159B5-80F1-45A7-A814-DE5D31028047}"/>
      </w:docPartPr>
      <w:docPartBody>
        <w:p w:rsidR="008D76B7" w:rsidRDefault="00D56D90" w:rsidP="00D56D90">
          <w:pPr>
            <w:pStyle w:val="39FC2325930B439E81021E1CE341D06A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DC3504CE4F64B6493ECAE73D36278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936FC1-69C3-4111-8C15-0A48BCDAAC39}"/>
      </w:docPartPr>
      <w:docPartBody>
        <w:p w:rsidR="008D76B7" w:rsidRDefault="00D56D90" w:rsidP="00D56D90">
          <w:pPr>
            <w:pStyle w:val="1DC3504CE4F64B6493ECAE73D3627870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43BFBDD987784228B85FA1FB5E2294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8047A0-94E7-4513-AA5C-A73C0542E6FA}"/>
      </w:docPartPr>
      <w:docPartBody>
        <w:p w:rsidR="008D76B7" w:rsidRDefault="00D56D90" w:rsidP="00D56D90">
          <w:pPr>
            <w:pStyle w:val="43BFBDD987784228B85FA1FB5E229457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C9BD110249A443F988D27DABBC751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1E97FB-DDD3-40B9-956C-B2209252B7DE}"/>
      </w:docPartPr>
      <w:docPartBody>
        <w:p w:rsidR="008D76B7" w:rsidRDefault="00D56D90" w:rsidP="00D56D90">
          <w:pPr>
            <w:pStyle w:val="0C9BD110249A443F988D27DABBC751E0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9A0DDB677474BF9ADAD34B6C7C0C2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5DE5F2-6AE9-4423-85A5-C6F85D83B028}"/>
      </w:docPartPr>
      <w:docPartBody>
        <w:p w:rsidR="008D76B7" w:rsidRDefault="00D56D90" w:rsidP="00D56D90">
          <w:pPr>
            <w:pStyle w:val="59A0DDB677474BF9ADAD34B6C7C0C2E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0AA999D74F84F31AA036AF1911DE6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714F56-51D7-456C-9315-F67DEE82AF3B}"/>
      </w:docPartPr>
      <w:docPartBody>
        <w:p w:rsidR="008D76B7" w:rsidRDefault="00D56D90" w:rsidP="00D56D90">
          <w:pPr>
            <w:pStyle w:val="10AA999D74F84F31AA036AF1911DE657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F4059F7C8D1424DB970BCD4B2D0CA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EE7864-6FC4-4D1C-B3A2-DB25944C7941}"/>
      </w:docPartPr>
      <w:docPartBody>
        <w:p w:rsidR="008D76B7" w:rsidRDefault="00D56D90" w:rsidP="00D56D90">
          <w:pPr>
            <w:pStyle w:val="9F4059F7C8D1424DB970BCD4B2D0CA0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5594B8D67684DA2848A4F9C942BAF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5253C3-7D31-4771-B309-D9AE8A07B693}"/>
      </w:docPartPr>
      <w:docPartBody>
        <w:p w:rsidR="008D76B7" w:rsidRDefault="00D56D90" w:rsidP="00D56D90">
          <w:pPr>
            <w:pStyle w:val="E5594B8D67684DA2848A4F9C942BAF4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5D49CEE468F42A5A9F3A17DF5855D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045608-BEB1-4D39-8EA1-635B45084E23}"/>
      </w:docPartPr>
      <w:docPartBody>
        <w:p w:rsidR="008D76B7" w:rsidRDefault="00D56D90" w:rsidP="00D56D90">
          <w:pPr>
            <w:pStyle w:val="95D49CEE468F42A5A9F3A17DF5855DF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3A1B60AC1E4E46E0833D2C09C0B792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89969A-02BF-4A65-9B21-65E2EBAF33C2}"/>
      </w:docPartPr>
      <w:docPartBody>
        <w:p w:rsidR="008D76B7" w:rsidRDefault="00D56D90" w:rsidP="00D56D90">
          <w:pPr>
            <w:pStyle w:val="3A1B60AC1E4E46E0833D2C09C0B7923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30C6EA54D8A4F58913F1F48500D14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9D3338-3D6F-4B9B-8FC0-730B36F1D8C3}"/>
      </w:docPartPr>
      <w:docPartBody>
        <w:p w:rsidR="008D76B7" w:rsidRDefault="00D56D90" w:rsidP="00D56D90">
          <w:pPr>
            <w:pStyle w:val="930C6EA54D8A4F58913F1F48500D148A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67C1B0A8B4A4A43BBC2659F9A5D31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54A4E5-8E6E-4BA5-87E9-8277F8B53729}"/>
      </w:docPartPr>
      <w:docPartBody>
        <w:p w:rsidR="008D76B7" w:rsidRDefault="00D56D90" w:rsidP="00D56D90">
          <w:pPr>
            <w:pStyle w:val="967C1B0A8B4A4A43BBC2659F9A5D311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D163EB06FC1B4FD78F7AD921EF12FB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029FF2-7BAA-4CF6-9A52-EFEB2A0A9665}"/>
      </w:docPartPr>
      <w:docPartBody>
        <w:p w:rsidR="008D76B7" w:rsidRDefault="00D56D90" w:rsidP="00D56D90">
          <w:pPr>
            <w:pStyle w:val="D163EB06FC1B4FD78F7AD921EF12FBD0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2F7E9EB687F4028993C799F114998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897998-0882-4AEB-8B73-76D0009EE788}"/>
      </w:docPartPr>
      <w:docPartBody>
        <w:p w:rsidR="008D76B7" w:rsidRDefault="00D56D90" w:rsidP="00D56D90">
          <w:pPr>
            <w:pStyle w:val="E2F7E9EB687F4028993C799F1149987D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F9A958839C03490C9A254C9F0D03B0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28D134-4A28-474E-8541-78D85E3BEBF4}"/>
      </w:docPartPr>
      <w:docPartBody>
        <w:p w:rsidR="008D76B7" w:rsidRDefault="00D56D90" w:rsidP="00D56D90">
          <w:pPr>
            <w:pStyle w:val="F9A958839C03490C9A254C9F0D03B09E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6BD3DAC43124BB280E6D201003F7F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D482E1-EB45-49C1-92E7-257885259CA7}"/>
      </w:docPartPr>
      <w:docPartBody>
        <w:p w:rsidR="008D76B7" w:rsidRDefault="00D56D90" w:rsidP="00D56D90">
          <w:pPr>
            <w:pStyle w:val="56BD3DAC43124BB280E6D201003F7FD3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C9FC142BED143CCAF9EF794E18196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713ADD-08EE-4611-B9EF-E835A09CAACE}"/>
      </w:docPartPr>
      <w:docPartBody>
        <w:p w:rsidR="008D76B7" w:rsidRDefault="00D56D90" w:rsidP="00D56D90">
          <w:pPr>
            <w:pStyle w:val="5C9FC142BED143CCAF9EF794E1819607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4E5F28F5F6E34DF09C320EA133F845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1AEFC4-05B6-477C-827E-DD3629AF1BA3}"/>
      </w:docPartPr>
      <w:docPartBody>
        <w:p w:rsidR="008D76B7" w:rsidRDefault="00D56D90" w:rsidP="00D56D90">
          <w:pPr>
            <w:pStyle w:val="4E5F28F5F6E34DF09C320EA133F845A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3E4936CF8F8B443583DA0003A76AE1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510A95-6262-4AE5-972C-BDC9A29967BD}"/>
      </w:docPartPr>
      <w:docPartBody>
        <w:p w:rsidR="008D76B7" w:rsidRDefault="00D56D90" w:rsidP="00D56D90">
          <w:pPr>
            <w:pStyle w:val="3E4936CF8F8B443583DA0003A76AE120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39F45FE9B7FF47E1B286705F2D97B3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D680FF-C866-4923-BC40-8D26CFC26AAA}"/>
      </w:docPartPr>
      <w:docPartBody>
        <w:p w:rsidR="008D76B7" w:rsidRDefault="00D56D90" w:rsidP="00D56D90">
          <w:pPr>
            <w:pStyle w:val="39F45FE9B7FF47E1B286705F2D97B3A7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BE28EEE53684BB8839E2ABCB20BD3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DD5529-450E-4D19-A524-00D3F70E13EC}"/>
      </w:docPartPr>
      <w:docPartBody>
        <w:p w:rsidR="008D76B7" w:rsidRDefault="00D56D90" w:rsidP="00D56D90">
          <w:pPr>
            <w:pStyle w:val="9BE28EEE53684BB8839E2ABCB20BD323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30156B5CED443C087A9E373C2AF7B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7BE0E1-320A-4BB9-8B10-ABABDD4C99EA}"/>
      </w:docPartPr>
      <w:docPartBody>
        <w:p w:rsidR="008D76B7" w:rsidRDefault="00D56D90" w:rsidP="00D56D90">
          <w:pPr>
            <w:pStyle w:val="F30156B5CED443C087A9E373C2AF7B75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AD7472E461D94C9199C80DB7A404F5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D51208-26AB-48F1-BD49-527CACEB2293}"/>
      </w:docPartPr>
      <w:docPartBody>
        <w:p w:rsidR="008D76B7" w:rsidRDefault="00D56D90" w:rsidP="00D56D90">
          <w:pPr>
            <w:pStyle w:val="AD7472E461D94C9199C80DB7A404F56E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D2FDB2F5282249F792F124222538CD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77E24A-0F39-410F-815E-744B8F8BE7CA}"/>
      </w:docPartPr>
      <w:docPartBody>
        <w:p w:rsidR="008D76B7" w:rsidRDefault="00D56D90" w:rsidP="00D56D90">
          <w:pPr>
            <w:pStyle w:val="D2FDB2F5282249F792F124222538CD28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AA5F679E8EC04E10A0765098DC9ACD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2368C3-CD3A-42EF-BEAE-12C13BB16581}"/>
      </w:docPartPr>
      <w:docPartBody>
        <w:p w:rsidR="008D76B7" w:rsidRDefault="00D56D90" w:rsidP="00D56D90">
          <w:pPr>
            <w:pStyle w:val="AA5F679E8EC04E10A0765098DC9ACD42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CACF8062F20849059C628CEA5D2F30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E81A6B-4908-49E1-9CEB-6403F8CAF97C}"/>
      </w:docPartPr>
      <w:docPartBody>
        <w:p w:rsidR="008D76B7" w:rsidRDefault="00D56D90" w:rsidP="00D56D90">
          <w:pPr>
            <w:pStyle w:val="CACF8062F20849059C628CEA5D2F303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EC7EA3350E14ED48A3653B977A564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7A2DE4-466E-4585-BD3B-D8CD2D36B344}"/>
      </w:docPartPr>
      <w:docPartBody>
        <w:p w:rsidR="008D76B7" w:rsidRDefault="00D56D90" w:rsidP="00D56D90">
          <w:pPr>
            <w:pStyle w:val="1EC7EA3350E14ED48A3653B977A564DF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C8CE796171B14398B12523384AB701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4E3201-91B0-40C1-899F-B3EAC6A42A7B}"/>
      </w:docPartPr>
      <w:docPartBody>
        <w:p w:rsidR="008D76B7" w:rsidRDefault="00D56D90" w:rsidP="00D56D90">
          <w:pPr>
            <w:pStyle w:val="C8CE796171B14398B12523384AB7018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32151492604744918A63E95C210A84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6CD737-888F-4D58-8B4D-7823670ADEB5}"/>
      </w:docPartPr>
      <w:docPartBody>
        <w:p w:rsidR="008D76B7" w:rsidRDefault="00D56D90" w:rsidP="00D56D90">
          <w:pPr>
            <w:pStyle w:val="32151492604744918A63E95C210A845F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52C8EB5DBB5D49409CBF54EEFFF921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245DF1-DD40-45B4-A4A2-9E5C27E62FEE}"/>
      </w:docPartPr>
      <w:docPartBody>
        <w:p w:rsidR="008D76B7" w:rsidRDefault="00D56D90" w:rsidP="00D56D90">
          <w:pPr>
            <w:pStyle w:val="52C8EB5DBB5D49409CBF54EEFFF9210E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083CEF14B2FE4BAFA0F697F2DFD93D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5D83E9-6D94-4B0A-AFD6-5096D295BC70}"/>
      </w:docPartPr>
      <w:docPartBody>
        <w:p w:rsidR="008D76B7" w:rsidRDefault="00D56D90" w:rsidP="00D56D90">
          <w:pPr>
            <w:pStyle w:val="083CEF14B2FE4BAFA0F697F2DFD93D8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681B8283916A4FF7A8B6A0A9B5BE71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27B56C-EC14-4DDA-B09A-CA463D1DFFA6}"/>
      </w:docPartPr>
      <w:docPartBody>
        <w:p w:rsidR="008D76B7" w:rsidRDefault="00D56D90" w:rsidP="00D56D90">
          <w:pPr>
            <w:pStyle w:val="681B8283916A4FF7A8B6A0A9B5BE715A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6E31300B53874704B6D6F843CEB11B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ECC8EF-E3AE-4C58-AFB2-505E3CE18AC2}"/>
      </w:docPartPr>
      <w:docPartBody>
        <w:p w:rsidR="008D76B7" w:rsidRDefault="00D56D90" w:rsidP="00D56D90">
          <w:pPr>
            <w:pStyle w:val="6E31300B53874704B6D6F843CEB11B3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CC7E965F89404118B8B90469CAC460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748556-BF11-4766-8010-4DC420691F03}"/>
      </w:docPartPr>
      <w:docPartBody>
        <w:p w:rsidR="008D76B7" w:rsidRDefault="00D56D90" w:rsidP="00D56D90">
          <w:pPr>
            <w:pStyle w:val="CC7E965F89404118B8B90469CAC46070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A824EA690BC343BDB0A65F90930EED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806C32-010E-4092-A787-69F967B8BC46}"/>
      </w:docPartPr>
      <w:docPartBody>
        <w:p w:rsidR="008D76B7" w:rsidRDefault="00D56D90" w:rsidP="00D56D90">
          <w:pPr>
            <w:pStyle w:val="A824EA690BC343BDB0A65F90930EEDF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C7CCF9A19E1B4B4D9E80B9996A4BB3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EC7EDE-E307-498F-B26A-D3D9B9EF1E7B}"/>
      </w:docPartPr>
      <w:docPartBody>
        <w:p w:rsidR="008D76B7" w:rsidRDefault="00D56D90" w:rsidP="00D56D90">
          <w:pPr>
            <w:pStyle w:val="C7CCF9A19E1B4B4D9E80B9996A4BB327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8BAF2681F6E41BA963A28E20CA6DB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A2E1F1-348E-4398-9B03-9E88111F4D27}"/>
      </w:docPartPr>
      <w:docPartBody>
        <w:p w:rsidR="008D76B7" w:rsidRDefault="00D56D90" w:rsidP="00D56D90">
          <w:pPr>
            <w:pStyle w:val="18BAF2681F6E41BA963A28E20CA6DB6D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96BC0BCBFCFE459D949A7AA60140E2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01B162-FA36-42E9-9034-6713EB761D7C}"/>
      </w:docPartPr>
      <w:docPartBody>
        <w:p w:rsidR="008D76B7" w:rsidRDefault="00D56D90" w:rsidP="00D56D90">
          <w:pPr>
            <w:pStyle w:val="96BC0BCBFCFE459D949A7AA60140E2F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F58C8DBE92243DFBE73251E2BE004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AC99EA-C5C4-4922-9F84-05C3F3AF2E02}"/>
      </w:docPartPr>
      <w:docPartBody>
        <w:p w:rsidR="008D76B7" w:rsidRDefault="00D56D90" w:rsidP="00D56D90">
          <w:pPr>
            <w:pStyle w:val="5F58C8DBE92243DFBE73251E2BE004DF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4205438B63174C46884D22B9848022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9CEDA0-B948-4B45-A313-51F83479223D}"/>
      </w:docPartPr>
      <w:docPartBody>
        <w:p w:rsidR="008D76B7" w:rsidRDefault="00D56D90" w:rsidP="00D56D90">
          <w:pPr>
            <w:pStyle w:val="4205438B63174C46884D22B98480225B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6AC3E046A4CF416DA7EBE1E1FCCB16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7E67CA-05B8-4777-9880-D7965ED7C612}"/>
      </w:docPartPr>
      <w:docPartBody>
        <w:p w:rsidR="008D76B7" w:rsidRDefault="00D56D90" w:rsidP="00D56D90">
          <w:pPr>
            <w:pStyle w:val="6AC3E046A4CF416DA7EBE1E1FCCB16C3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81A8A5BB6DA4F8CA4FFE3366C8151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A6E9F9-87F8-4B8C-9E64-B1CEF9985A7D}"/>
      </w:docPartPr>
      <w:docPartBody>
        <w:p w:rsidR="008D76B7" w:rsidRDefault="00D56D90" w:rsidP="00D56D90">
          <w:pPr>
            <w:pStyle w:val="E81A8A5BB6DA4F8CA4FFE3366C81510F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EB2A136EC35942EE8D68A14A1DC039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805BB6-F674-43C7-AA04-BEDA97E8A115}"/>
      </w:docPartPr>
      <w:docPartBody>
        <w:p w:rsidR="008D76B7" w:rsidRDefault="00D56D90" w:rsidP="00D56D90">
          <w:pPr>
            <w:pStyle w:val="EB2A136EC35942EE8D68A14A1DC0394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B40D9AC7D4E490CABAF7030C1B6A5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213EEE-1482-400D-9158-49F0B35011B6}"/>
      </w:docPartPr>
      <w:docPartBody>
        <w:p w:rsidR="008D76B7" w:rsidRDefault="00D56D90" w:rsidP="00D56D90">
          <w:pPr>
            <w:pStyle w:val="EB40D9AC7D4E490CABAF7030C1B6A530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FE770A5405DF4FD6816A9C78625AFA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A6FC20-BD3F-41B9-B8D5-8B9235A8407C}"/>
      </w:docPartPr>
      <w:docPartBody>
        <w:p w:rsidR="008D76B7" w:rsidRDefault="00D56D90" w:rsidP="00D56D90">
          <w:pPr>
            <w:pStyle w:val="FE770A5405DF4FD6816A9C78625AFA3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D5760AD3BC0143318FCAA8235805B7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FDE00A-4DA2-4C00-AE36-8C12E4121BE1}"/>
      </w:docPartPr>
      <w:docPartBody>
        <w:p w:rsidR="008D76B7" w:rsidRDefault="00D56D90" w:rsidP="00D56D90">
          <w:pPr>
            <w:pStyle w:val="D5760AD3BC0143318FCAA8235805B720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939D0D3AF0524782B77A3E0B462FFF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7E5593-B79E-4E86-A94A-DF2F4AA06545}"/>
      </w:docPartPr>
      <w:docPartBody>
        <w:p w:rsidR="008D76B7" w:rsidRDefault="00D56D90" w:rsidP="00D56D90">
          <w:pPr>
            <w:pStyle w:val="939D0D3AF0524782B77A3E0B462FFFD6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6CE7D9188B954FF9999C4B31C9E833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A6B012-B44D-4494-9B4D-BF26ABCEF220}"/>
      </w:docPartPr>
      <w:docPartBody>
        <w:p w:rsidR="008D76B7" w:rsidRDefault="00D56D90" w:rsidP="00D56D90">
          <w:pPr>
            <w:pStyle w:val="6CE7D9188B954FF9999C4B31C9E833D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4E80B4BF3DC4FB2BD529A68D3D7BB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6DB78E-CF23-4843-8686-2AFC70993955}"/>
      </w:docPartPr>
      <w:docPartBody>
        <w:p w:rsidR="008D76B7" w:rsidRDefault="00D56D90" w:rsidP="00D56D90">
          <w:pPr>
            <w:pStyle w:val="14E80B4BF3DC4FB2BD529A68D3D7BBAE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51336F3E61A84677A86793294E3F04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6BBA93-D7C4-48DE-9856-72A74FD5C66E}"/>
      </w:docPartPr>
      <w:docPartBody>
        <w:p w:rsidR="008D76B7" w:rsidRDefault="00D56D90" w:rsidP="00D56D90">
          <w:pPr>
            <w:pStyle w:val="51336F3E61A84677A86793294E3F0429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13CDD58152A4F6BB3B10AFA851E28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BC2BDF-7745-4476-BB73-234B1D686DC5}"/>
      </w:docPartPr>
      <w:docPartBody>
        <w:p w:rsidR="008D76B7" w:rsidRDefault="00D56D90" w:rsidP="00D56D90">
          <w:pPr>
            <w:pStyle w:val="113CDD58152A4F6BB3B10AFA851E288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4EB38ADDE9294DE3AD9D6E9301AE96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A519A0-806F-49D1-B06F-CB4F363DAD0D}"/>
      </w:docPartPr>
      <w:docPartBody>
        <w:p w:rsidR="008D76B7" w:rsidRDefault="00D56D90" w:rsidP="00D56D90">
          <w:pPr>
            <w:pStyle w:val="4EB38ADDE9294DE3AD9D6E9301AE965A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90FB9A00725442D88FE7B3A757D822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638C4C-7F06-4BAC-B880-7FF4ACC3A440}"/>
      </w:docPartPr>
      <w:docPartBody>
        <w:p w:rsidR="008D76B7" w:rsidRDefault="00D56D90" w:rsidP="00D56D90">
          <w:pPr>
            <w:pStyle w:val="90FB9A00725442D88FE7B3A757D822BE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CBDABC73CB984C80878C05E27E43EC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620B88-4CC6-4890-924D-27055A8591FE}"/>
      </w:docPartPr>
      <w:docPartBody>
        <w:p w:rsidR="008D76B7" w:rsidRDefault="00D56D90" w:rsidP="00D56D90">
          <w:pPr>
            <w:pStyle w:val="CBDABC73CB984C80878C05E27E43EC1A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74CC7D4A00BA47A1A92BD40B7C71BD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5A67DD-A722-41D3-948E-1161B209D10E}"/>
      </w:docPartPr>
      <w:docPartBody>
        <w:p w:rsidR="008D76B7" w:rsidRDefault="00D56D90" w:rsidP="00D56D90">
          <w:pPr>
            <w:pStyle w:val="74CC7D4A00BA47A1A92BD40B7C71BD67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67A09607AE044A5AB926A6ED59C289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05D01C-FC2C-4504-ADF4-24E31E4DED92}"/>
      </w:docPartPr>
      <w:docPartBody>
        <w:p w:rsidR="008D76B7" w:rsidRDefault="00D56D90" w:rsidP="00D56D90">
          <w:pPr>
            <w:pStyle w:val="67A09607AE044A5AB926A6ED59C2893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C924CC4AFE404FC9AF2E7458CAF8F2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6ADC70-7493-4E4F-984C-89DB3EF56A02}"/>
      </w:docPartPr>
      <w:docPartBody>
        <w:p w:rsidR="008D76B7" w:rsidRDefault="00D56D90" w:rsidP="00D56D90">
          <w:pPr>
            <w:pStyle w:val="C924CC4AFE404FC9AF2E7458CAF8F228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EE211AD2F1A44809BB9B0DE6FAAEAD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9F3F07-86BB-4E3E-A165-9A43BE66523E}"/>
      </w:docPartPr>
      <w:docPartBody>
        <w:p w:rsidR="008D76B7" w:rsidRDefault="00D56D90" w:rsidP="00D56D90">
          <w:pPr>
            <w:pStyle w:val="EE211AD2F1A44809BB9B0DE6FAAEAD2D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8CE580E8673344608BF559B756CABD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00826D-8426-4E9D-A9BC-8C0D2A74659D}"/>
      </w:docPartPr>
      <w:docPartBody>
        <w:p w:rsidR="008D76B7" w:rsidRDefault="00D56D90" w:rsidP="00D56D90">
          <w:pPr>
            <w:pStyle w:val="8CE580E8673344608BF559B756CABD83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363A7C53453148D7BA5A4AED87E4C6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3089BD-8315-44F6-B3E4-93D22E81D6C5}"/>
      </w:docPartPr>
      <w:docPartBody>
        <w:p w:rsidR="008D76B7" w:rsidRDefault="00D56D90" w:rsidP="00D56D90">
          <w:pPr>
            <w:pStyle w:val="363A7C53453148D7BA5A4AED87E4C6B9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0AF83B448204193B1F837F0066120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E5A53E-6FBF-4760-9E78-1840283A85C1}"/>
      </w:docPartPr>
      <w:docPartBody>
        <w:p w:rsidR="008D76B7" w:rsidRDefault="00D56D90" w:rsidP="00D56D90">
          <w:pPr>
            <w:pStyle w:val="F0AF83B448204193B1F837F00661207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8DC55AC3A174C539FF45CFE81530E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3864C4-6960-4624-9878-8B4965720C36}"/>
      </w:docPartPr>
      <w:docPartBody>
        <w:p w:rsidR="008D76B7" w:rsidRDefault="00D56D90" w:rsidP="00D56D90">
          <w:pPr>
            <w:pStyle w:val="F8DC55AC3A174C539FF45CFE81530E21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645A608FE19C4DF5B167BCF95D4D4D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1F1627-0591-48D5-968F-9B2F4E5AF313}"/>
      </w:docPartPr>
      <w:docPartBody>
        <w:p w:rsidR="008D76B7" w:rsidRDefault="00D56D90" w:rsidP="00D56D90">
          <w:pPr>
            <w:pStyle w:val="645A608FE19C4DF5B167BCF95D4D4D84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BF1CCB178B04FB1BDF6C6362813D8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0BC819-1B8D-44A3-8242-2109FC28E05A}"/>
      </w:docPartPr>
      <w:docPartBody>
        <w:p w:rsidR="008D76B7" w:rsidRDefault="00D56D90" w:rsidP="00D56D90">
          <w:pPr>
            <w:pStyle w:val="FBF1CCB178B04FB1BDF6C6362813D8FB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FAE3256ED5134A6BBE265927BF1E33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0E97CD-A719-47BE-9F1B-FD8BFA07B0A3}"/>
      </w:docPartPr>
      <w:docPartBody>
        <w:p w:rsidR="008D76B7" w:rsidRDefault="00D56D90" w:rsidP="00D56D90">
          <w:pPr>
            <w:pStyle w:val="FAE3256ED5134A6BBE265927BF1E332D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F704892B2F21433AAE533904AEAAD5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7B072-1235-4CD6-A752-4E226B88C6AD}"/>
      </w:docPartPr>
      <w:docPartBody>
        <w:p w:rsidR="008D76B7" w:rsidRDefault="00D56D90" w:rsidP="00D56D90">
          <w:pPr>
            <w:pStyle w:val="F704892B2F21433AAE533904AEAAD5B8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23FDE552E2534F26927FB0442415A3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BB40E2-F180-49DD-9935-F1E759CFFB03}"/>
      </w:docPartPr>
      <w:docPartBody>
        <w:p w:rsidR="008D76B7" w:rsidRDefault="00D56D90" w:rsidP="00D56D90">
          <w:pPr>
            <w:pStyle w:val="23FDE552E2534F26927FB0442415A3F9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B8B60003C0D3460FAF78518B575978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5A8514-106C-41B1-BB8B-3C8ADC40C087}"/>
      </w:docPartPr>
      <w:docPartBody>
        <w:p w:rsidR="008D76B7" w:rsidRDefault="00D56D90" w:rsidP="00D56D90">
          <w:pPr>
            <w:pStyle w:val="B8B60003C0D3460FAF78518B5759781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202CCBB9CB5A41BABFC1AA553D9872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7150B3-D4CE-40DF-AD07-87497F6FABCB}"/>
      </w:docPartPr>
      <w:docPartBody>
        <w:p w:rsidR="008D76B7" w:rsidRDefault="00D56D90" w:rsidP="00D56D90">
          <w:pPr>
            <w:pStyle w:val="202CCBB9CB5A41BABFC1AA553D987239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5273F19875154B90BE3B60AE53AD6E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182CEE-F64C-47EA-BAC1-B04073C7B9FC}"/>
      </w:docPartPr>
      <w:docPartBody>
        <w:p w:rsidR="008D76B7" w:rsidRDefault="00D56D90" w:rsidP="00D56D90">
          <w:pPr>
            <w:pStyle w:val="5273F19875154B90BE3B60AE53AD6E26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1D5C2789AEF34D359975D07F19F9B8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F602F3-9282-4919-B3D8-AD2ACC101038}"/>
      </w:docPartPr>
      <w:docPartBody>
        <w:p w:rsidR="008D76B7" w:rsidRDefault="00D56D90" w:rsidP="00D56D90">
          <w:pPr>
            <w:pStyle w:val="1D5C2789AEF34D359975D07F19F9B83A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686FF76DB3C2436EB7FB413A103C13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BE5ADE-3309-4B5E-9A43-9DF998DB816F}"/>
      </w:docPartPr>
      <w:docPartBody>
        <w:p w:rsidR="008D76B7" w:rsidRDefault="00D56D90" w:rsidP="00D56D90">
          <w:pPr>
            <w:pStyle w:val="686FF76DB3C2436EB7FB413A103C1350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4B0333BA30AA4AEE9AA617BEB64A28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6FA168-361C-4F15-BC7A-4DBD427FDEEE}"/>
      </w:docPartPr>
      <w:docPartBody>
        <w:p w:rsidR="008D76B7" w:rsidRDefault="00D56D90" w:rsidP="00D56D90">
          <w:pPr>
            <w:pStyle w:val="4B0333BA30AA4AEE9AA617BEB64A28F2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03805FA1E004947BD7CAA2045911C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B34259-0676-4603-913F-F42C429CB349}"/>
      </w:docPartPr>
      <w:docPartBody>
        <w:p w:rsidR="008D76B7" w:rsidRDefault="00D56D90" w:rsidP="00D56D90">
          <w:pPr>
            <w:pStyle w:val="E03805FA1E004947BD7CAA2045911CF8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1411C980430142C68AD4D886047517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E4A542-8BC1-44B9-AD81-AF57B889007E}"/>
      </w:docPartPr>
      <w:docPartBody>
        <w:p w:rsidR="008D76B7" w:rsidRDefault="00D56D90" w:rsidP="00D56D90">
          <w:pPr>
            <w:pStyle w:val="1411C980430142C68AD4D8860475176B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E60C6CA1AC1845AD8BFDE51DF29725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669CDA-D6FA-457B-83D6-7885A23F3F2B}"/>
      </w:docPartPr>
      <w:docPartBody>
        <w:p w:rsidR="008D76B7" w:rsidRDefault="00D56D90" w:rsidP="00D56D90">
          <w:pPr>
            <w:pStyle w:val="E60C6CA1AC1845AD8BFDE51DF29725CC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34D6A255DB1B4AB8B4C5454F0190F2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487490-05AE-4CE0-941E-286115B7F343}"/>
      </w:docPartPr>
      <w:docPartBody>
        <w:p w:rsidR="008D76B7" w:rsidRDefault="00D56D90" w:rsidP="00D56D90">
          <w:pPr>
            <w:pStyle w:val="34D6A255DB1B4AB8B4C5454F0190F25C"/>
          </w:pPr>
          <w:r w:rsidRPr="00320078">
            <w:rPr>
              <w:rStyle w:val="Besedilooznabemesta"/>
              <w:rFonts w:cstheme="minorHAnsi"/>
              <w:sz w:val="20"/>
              <w:szCs w:val="20"/>
            </w:rPr>
            <w:t>Vpišite podatek</w:t>
          </w:r>
        </w:p>
      </w:docPartBody>
    </w:docPart>
    <w:docPart>
      <w:docPartPr>
        <w:name w:val="C74D76049DEF4DECBEE0DEC0D35A9A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48BA98-A766-4061-AD87-00639A784A78}"/>
      </w:docPartPr>
      <w:docPartBody>
        <w:p w:rsidR="008D76B7" w:rsidRDefault="00D56D90" w:rsidP="00D56D90">
          <w:pPr>
            <w:pStyle w:val="C74D76049DEF4DECBEE0DEC0D35A9A4B"/>
          </w:pPr>
          <w:r w:rsidRPr="0028663D">
            <w:rPr>
              <w:rStyle w:val="Besedilooznabemesta"/>
              <w:sz w:val="20"/>
              <w:szCs w:val="20"/>
            </w:rPr>
            <w:t>Izberit</w:t>
          </w:r>
          <w:r>
            <w:rPr>
              <w:rStyle w:val="Besedilooznabemesta"/>
              <w:sz w:val="20"/>
              <w:szCs w:val="20"/>
            </w:rPr>
            <w:t>e</w:t>
          </w:r>
        </w:p>
      </w:docPartBody>
    </w:docPart>
    <w:docPart>
      <w:docPartPr>
        <w:name w:val="537C3B03D6F24D259DFF0B1696CA8A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9404A1-FE34-415B-BA1B-5184E05AB114}"/>
      </w:docPartPr>
      <w:docPartBody>
        <w:p w:rsidR="008D76B7" w:rsidRDefault="00D56D90" w:rsidP="00D56D90">
          <w:pPr>
            <w:pStyle w:val="537C3B03D6F24D259DFF0B1696CA8AEB"/>
          </w:pPr>
          <w:r w:rsidRPr="000C5E96">
            <w:rPr>
              <w:rStyle w:val="Besedilooznabemesta"/>
              <w:rFonts w:cstheme="minorHAnsi"/>
            </w:rPr>
            <w:t>Vpišite ime kraja</w:t>
          </w:r>
        </w:p>
      </w:docPartBody>
    </w:docPart>
    <w:docPart>
      <w:docPartPr>
        <w:name w:val="96847FE4592B400A83699ACA9CA25D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EB5AC5-A626-4E60-8281-D3E422D79627}"/>
      </w:docPartPr>
      <w:docPartBody>
        <w:p w:rsidR="008D76B7" w:rsidRDefault="00D56D90" w:rsidP="00D56D90">
          <w:pPr>
            <w:pStyle w:val="96847FE4592B400A83699ACA9CA25D95"/>
          </w:pPr>
          <w:r w:rsidRPr="000C5E96">
            <w:rPr>
              <w:rStyle w:val="Besedilooznabemesta"/>
              <w:rFonts w:cstheme="minorHAnsi"/>
            </w:rPr>
            <w:t>Izberite datum</w:t>
          </w:r>
        </w:p>
      </w:docPartBody>
    </w:docPart>
    <w:docPart>
      <w:docPartPr>
        <w:name w:val="E2C0F92CC2A544B785D2C27BB932EF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281576-1852-40D4-9301-5F874D62F45C}"/>
      </w:docPartPr>
      <w:docPartBody>
        <w:p w:rsidR="00956AB7" w:rsidRDefault="008D76B7" w:rsidP="008D76B7">
          <w:pPr>
            <w:pStyle w:val="E2C0F92CC2A544B785D2C27BB932EF70"/>
          </w:pPr>
          <w:r w:rsidRPr="000C5E96">
            <w:rPr>
              <w:rStyle w:val="Besedilooznabemesta"/>
              <w:rFonts w:cstheme="minorHAnsi"/>
            </w:rPr>
            <w:t>Vpišite podatek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90"/>
    <w:rsid w:val="00391A8F"/>
    <w:rsid w:val="00475AA4"/>
    <w:rsid w:val="005324DB"/>
    <w:rsid w:val="007C2AFA"/>
    <w:rsid w:val="008D76B7"/>
    <w:rsid w:val="00956AB7"/>
    <w:rsid w:val="00B1549D"/>
    <w:rsid w:val="00B4766D"/>
    <w:rsid w:val="00D5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2C0F92CC2A544B785D2C27BB932EF70">
    <w:name w:val="E2C0F92CC2A544B785D2C27BB932EF70"/>
    <w:rsid w:val="008D76B7"/>
  </w:style>
  <w:style w:type="character" w:styleId="Besedilooznabemesta">
    <w:name w:val="Placeholder Text"/>
    <w:basedOn w:val="Privzetapisavaodstavka"/>
    <w:uiPriority w:val="99"/>
    <w:rsid w:val="008D76B7"/>
    <w:rPr>
      <w:color w:val="808080"/>
    </w:rPr>
  </w:style>
  <w:style w:type="paragraph" w:customStyle="1" w:styleId="A03034C2D67D460F880B188E3087E78318">
    <w:name w:val="A03034C2D67D460F880B188E3087E783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4863F4C186F45E9AFBDD37FE25BD28118">
    <w:name w:val="44863F4C186F45E9AFBDD37FE25BD281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C056707FCF41434AAC221AD4E3059A9318">
    <w:name w:val="C056707FCF41434AAC221AD4E3059A93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6A0C271A91C4EC4AE356947B2B2354418">
    <w:name w:val="46A0C271A91C4EC4AE356947B2B23544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920750659DE74110A0A2867CAC3CC66618">
    <w:name w:val="920750659DE74110A0A2867CAC3CC666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45EF5BCCC004545931AB257C284B5CE18">
    <w:name w:val="445EF5BCCC004545931AB257C284B5CE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1CC51495A804570B42F9CC1CDD3E19E18">
    <w:name w:val="11CC51495A804570B42F9CC1CDD3E19E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35210EB8DF14521B249FEA32916C98618">
    <w:name w:val="835210EB8DF14521B249FEA32916C986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6139B3462F914AD6BF6099D72D818A8518">
    <w:name w:val="6139B3462F914AD6BF6099D72D818A85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D5BAD3FF1EF8477D8968487CAE5D016A18">
    <w:name w:val="D5BAD3FF1EF8477D8968487CAE5D016A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070D3B9FF504D3FB3226AB054E6628918">
    <w:name w:val="0070D3B9FF504D3FB3226AB054E66289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7383217358743DAB2236C4BE1F6B3D518">
    <w:name w:val="87383217358743DAB2236C4BE1F6B3D5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88F8F13803D40E5BC4CC03BFA550A9C18">
    <w:name w:val="088F8F13803D40E5BC4CC03BFA550A9C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511FB4FE44C14851BA34CA184DC9E55818">
    <w:name w:val="511FB4FE44C14851BA34CA184DC9E558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AB8ED156A3594DE593D4C1CC6B89E18D18">
    <w:name w:val="AB8ED156A3594DE593D4C1CC6B89E18D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D05460EA238438182B42CA618E5AF4018">
    <w:name w:val="0D05460EA238438182B42CA618E5AF40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0B2BC46D8D34C4BA8DBF2D6637CE4A218">
    <w:name w:val="10B2BC46D8D34C4BA8DBF2D6637CE4A218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9E9E87C042BF431D98415F958E3DC86114">
    <w:name w:val="9E9E87C042BF431D98415F958E3DC8611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DE8A4BF15E6048C3B17CD160EA76503F14">
    <w:name w:val="DE8A4BF15E6048C3B17CD160EA76503F1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343DC41E25F4A22B8151420F27A85AD14">
    <w:name w:val="1343DC41E25F4A22B8151420F27A85AD1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91C9C06C6B94C548DFACF400FC074BA9">
    <w:name w:val="091C9C06C6B94C548DFACF400FC074BA9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6B8E6BED97D4012B418E35C04A6679B9">
    <w:name w:val="46B8E6BED97D4012B418E35C04A6679B9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3EA10406B3F44419B043CF0019D63BFB9">
    <w:name w:val="3EA10406B3F44419B043CF0019D63BFB9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C8E279DD70544925B291B9DE657CDD6013">
    <w:name w:val="C8E279DD70544925B291B9DE657CDD6013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B5FD9E94A2EA4E53A2A59977733375C47">
    <w:name w:val="B5FD9E94A2EA4E53A2A59977733375C47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9927E9E95C3436E96C91FDDC707C7507">
    <w:name w:val="19927E9E95C3436E96C91FDDC707C7507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3A112AB3D7374D3AAF29235D27A253D610">
    <w:name w:val="3A112AB3D7374D3AAF29235D27A253D6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6B8BC8ECA18D4DE286EF53AE5256600F10">
    <w:name w:val="6B8BC8ECA18D4DE286EF53AE5256600F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F9518D14B94A46478FE41B2056A2672B10">
    <w:name w:val="F9518D14B94A46478FE41B2056A2672B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32FB6E092E147498189CE5C4F86EC1510">
    <w:name w:val="232FB6E092E147498189CE5C4F86EC15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56D199EEA5EB43D0BB6C24A91EBCDB496">
    <w:name w:val="56D199EEA5EB43D0BB6C24A91EBCDB496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94E4ED98CBF4539AEE816D9163A05416">
    <w:name w:val="094E4ED98CBF4539AEE816D9163A05416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4E536A7C9564EE79FE15B937D6E041110">
    <w:name w:val="44E536A7C9564EE79FE15B937D6E0411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32ADD9073364D628265062A625BF3A64">
    <w:name w:val="232ADD9073364D628265062A625BF3A6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B1D4D7105B844D6E832E2BAC76630E1B4">
    <w:name w:val="B1D4D7105B844D6E832E2BAC76630E1B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55DB313D5854A9B85973C8F37625E8D4">
    <w:name w:val="455DB313D5854A9B85973C8F37625E8D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00563BC85CBF47F4AA9CB8F42F5837284">
    <w:name w:val="00563BC85CBF47F4AA9CB8F42F583728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E4029E151CF44C8AC623198F4F83EB34">
    <w:name w:val="8E4029E151CF44C8AC623198F4F83EB34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EE14908466AA496F9D0619B793B6F63610">
    <w:name w:val="EE14908466AA496F9D0619B793B6F636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493E393EECA9448A9C8BC73738C7D4AB3">
    <w:name w:val="493E393EECA9448A9C8BC73738C7D4AB3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9B5618B50364EA8B496726CD45E1D823">
    <w:name w:val="29B5618B50364EA8B496726CD45E1D823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81FF514D413D406097B91BAF8E6130BB10">
    <w:name w:val="81FF514D413D406097B91BAF8E6130BB10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25E57FD6FA6A46C6ADFECBCB7581ADDE2">
    <w:name w:val="25E57FD6FA6A46C6ADFECBCB7581ADDE2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D9E49A52D8B341EC984AD3E68EEB2B2D2">
    <w:name w:val="D9E49A52D8B341EC984AD3E68EEB2B2D2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54156CAC2A1443FAF22385FCD4027AC1">
    <w:name w:val="154156CAC2A1443FAF22385FCD4027AC1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3E0DD58DDF44AAA9C967733BE238A9C1">
    <w:name w:val="13E0DD58DDF44AAA9C967733BE238A9C1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CA609F4A32674F7FA02414C89FFC18981">
    <w:name w:val="CA609F4A32674F7FA02414C89FFC18981"/>
    <w:rsid w:val="00D56D90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customStyle="1" w:styleId="1DBE1732A584438A86BC0090A6D63D45">
    <w:name w:val="1DBE1732A584438A86BC0090A6D63D45"/>
    <w:rsid w:val="00D56D90"/>
  </w:style>
  <w:style w:type="paragraph" w:customStyle="1" w:styleId="ADBF18AEE56647A582CE77A8DB170D39">
    <w:name w:val="ADBF18AEE56647A582CE77A8DB170D39"/>
    <w:rsid w:val="00D56D90"/>
  </w:style>
  <w:style w:type="paragraph" w:customStyle="1" w:styleId="0187CCFF3A084250AD3BF44411573D6E">
    <w:name w:val="0187CCFF3A084250AD3BF44411573D6E"/>
    <w:rsid w:val="00D56D90"/>
  </w:style>
  <w:style w:type="paragraph" w:customStyle="1" w:styleId="4F9E754F6E7942A78A1F871E6130F0B0">
    <w:name w:val="4F9E754F6E7942A78A1F871E6130F0B0"/>
    <w:rsid w:val="00D56D90"/>
  </w:style>
  <w:style w:type="paragraph" w:customStyle="1" w:styleId="1FDD4FE782004E70BDEEBDA686C8BC40">
    <w:name w:val="1FDD4FE782004E70BDEEBDA686C8BC40"/>
    <w:rsid w:val="00D56D90"/>
  </w:style>
  <w:style w:type="paragraph" w:customStyle="1" w:styleId="EDF5726CBDA745698E56F777C871B9E3">
    <w:name w:val="EDF5726CBDA745698E56F777C871B9E3"/>
    <w:rsid w:val="00D56D90"/>
  </w:style>
  <w:style w:type="paragraph" w:customStyle="1" w:styleId="97DAF2ED2A9B4ED9AD463E62315B7726">
    <w:name w:val="97DAF2ED2A9B4ED9AD463E62315B7726"/>
    <w:rsid w:val="00D56D90"/>
  </w:style>
  <w:style w:type="paragraph" w:customStyle="1" w:styleId="73F0E4D343F646BE9EC8F91B838EAEAC">
    <w:name w:val="73F0E4D343F646BE9EC8F91B838EAEAC"/>
    <w:rsid w:val="00D56D90"/>
  </w:style>
  <w:style w:type="paragraph" w:customStyle="1" w:styleId="0834448BE1F540EE8ED18ECA060E76E7">
    <w:name w:val="0834448BE1F540EE8ED18ECA060E76E7"/>
    <w:rsid w:val="00D56D90"/>
  </w:style>
  <w:style w:type="paragraph" w:customStyle="1" w:styleId="2FE12E4E16164DCD8D4E9989EA32FA86">
    <w:name w:val="2FE12E4E16164DCD8D4E9989EA32FA86"/>
    <w:rsid w:val="00D56D90"/>
  </w:style>
  <w:style w:type="paragraph" w:customStyle="1" w:styleId="84D5A6D17D0C4A639F317B37F823BE99">
    <w:name w:val="84D5A6D17D0C4A639F317B37F823BE99"/>
    <w:rsid w:val="00D56D90"/>
  </w:style>
  <w:style w:type="paragraph" w:customStyle="1" w:styleId="0685275B9360411BBA60FDB204AF210B">
    <w:name w:val="0685275B9360411BBA60FDB204AF210B"/>
    <w:rsid w:val="00D56D90"/>
  </w:style>
  <w:style w:type="paragraph" w:customStyle="1" w:styleId="5A1C0B717A574012A0C7468CB8EDF9D2">
    <w:name w:val="5A1C0B717A574012A0C7468CB8EDF9D2"/>
    <w:rsid w:val="00D56D90"/>
  </w:style>
  <w:style w:type="paragraph" w:customStyle="1" w:styleId="666BFBD6F452411C98A224EF41037C6D">
    <w:name w:val="666BFBD6F452411C98A224EF41037C6D"/>
    <w:rsid w:val="00D56D90"/>
  </w:style>
  <w:style w:type="paragraph" w:customStyle="1" w:styleId="E567B754036F433D9FB2AAD54801F461">
    <w:name w:val="E567B754036F433D9FB2AAD54801F461"/>
    <w:rsid w:val="00D56D90"/>
  </w:style>
  <w:style w:type="paragraph" w:customStyle="1" w:styleId="9950E301978C405AB7FBCF9E16BA6C6F">
    <w:name w:val="9950E301978C405AB7FBCF9E16BA6C6F"/>
    <w:rsid w:val="00D56D90"/>
  </w:style>
  <w:style w:type="paragraph" w:customStyle="1" w:styleId="C3EF45921C7A460FA071206542486AF5">
    <w:name w:val="C3EF45921C7A460FA071206542486AF5"/>
    <w:rsid w:val="00D56D90"/>
  </w:style>
  <w:style w:type="paragraph" w:customStyle="1" w:styleId="876ECD64F40B47A8A54F1E40257DA853">
    <w:name w:val="876ECD64F40B47A8A54F1E40257DA853"/>
    <w:rsid w:val="00D56D90"/>
  </w:style>
  <w:style w:type="paragraph" w:customStyle="1" w:styleId="401AA4BCE20C486ABE25CED185136C22">
    <w:name w:val="401AA4BCE20C486ABE25CED185136C22"/>
    <w:rsid w:val="00D56D90"/>
  </w:style>
  <w:style w:type="paragraph" w:customStyle="1" w:styleId="23468761AD194AEB9984179F31DBD598">
    <w:name w:val="23468761AD194AEB9984179F31DBD598"/>
    <w:rsid w:val="00D56D90"/>
  </w:style>
  <w:style w:type="paragraph" w:customStyle="1" w:styleId="0E093CA532A24ACC9678B31A67F6BFA0">
    <w:name w:val="0E093CA532A24ACC9678B31A67F6BFA0"/>
    <w:rsid w:val="00D56D90"/>
  </w:style>
  <w:style w:type="paragraph" w:customStyle="1" w:styleId="F8500F0399974B8CB819AC3E1E96D7C7">
    <w:name w:val="F8500F0399974B8CB819AC3E1E96D7C7"/>
    <w:rsid w:val="00D56D90"/>
  </w:style>
  <w:style w:type="paragraph" w:customStyle="1" w:styleId="6820886AC83241278FB75B31DA12871C">
    <w:name w:val="6820886AC83241278FB75B31DA12871C"/>
    <w:rsid w:val="00D56D90"/>
  </w:style>
  <w:style w:type="paragraph" w:customStyle="1" w:styleId="E64FE71692FE46C099F85BE7E101CAED">
    <w:name w:val="E64FE71692FE46C099F85BE7E101CAED"/>
    <w:rsid w:val="00D56D90"/>
  </w:style>
  <w:style w:type="paragraph" w:customStyle="1" w:styleId="895B407C8EE64B9E830501CE1CCC422B">
    <w:name w:val="895B407C8EE64B9E830501CE1CCC422B"/>
    <w:rsid w:val="00D56D90"/>
  </w:style>
  <w:style w:type="paragraph" w:customStyle="1" w:styleId="1F3431450FE14EE38E9C6576753EF2D2">
    <w:name w:val="1F3431450FE14EE38E9C6576753EF2D2"/>
    <w:rsid w:val="00D56D90"/>
  </w:style>
  <w:style w:type="paragraph" w:customStyle="1" w:styleId="5A496B4BFA7D4D17B1E5ADA3C4628361">
    <w:name w:val="5A496B4BFA7D4D17B1E5ADA3C4628361"/>
    <w:rsid w:val="00D56D90"/>
  </w:style>
  <w:style w:type="paragraph" w:customStyle="1" w:styleId="1A6DCD2B07EB457DAB2DCE94290C052C">
    <w:name w:val="1A6DCD2B07EB457DAB2DCE94290C052C"/>
    <w:rsid w:val="00D56D90"/>
  </w:style>
  <w:style w:type="paragraph" w:customStyle="1" w:styleId="198F76BC96244B29ACA960808887C4E8">
    <w:name w:val="198F76BC96244B29ACA960808887C4E8"/>
    <w:rsid w:val="00D56D90"/>
  </w:style>
  <w:style w:type="paragraph" w:customStyle="1" w:styleId="066905D583D849A292B091BB1368A3D1">
    <w:name w:val="066905D583D849A292B091BB1368A3D1"/>
    <w:rsid w:val="00D56D90"/>
  </w:style>
  <w:style w:type="paragraph" w:customStyle="1" w:styleId="3D989480519E416EB2B3D23C0BCC0B38">
    <w:name w:val="3D989480519E416EB2B3D23C0BCC0B38"/>
    <w:rsid w:val="00D56D90"/>
  </w:style>
  <w:style w:type="paragraph" w:customStyle="1" w:styleId="06BEF361A9FD4F1181E4C694A9B6BF67">
    <w:name w:val="06BEF361A9FD4F1181E4C694A9B6BF67"/>
    <w:rsid w:val="00D56D90"/>
  </w:style>
  <w:style w:type="paragraph" w:customStyle="1" w:styleId="A6F5D245888040BC9ECD8B56C1BEAFAC">
    <w:name w:val="A6F5D245888040BC9ECD8B56C1BEAFAC"/>
    <w:rsid w:val="00D56D90"/>
  </w:style>
  <w:style w:type="paragraph" w:customStyle="1" w:styleId="80DAD3687EDC4DF8908B6AF2140E372F">
    <w:name w:val="80DAD3687EDC4DF8908B6AF2140E372F"/>
    <w:rsid w:val="00D56D90"/>
  </w:style>
  <w:style w:type="paragraph" w:customStyle="1" w:styleId="A763735D36964280908325A357F50970">
    <w:name w:val="A763735D36964280908325A357F50970"/>
    <w:rsid w:val="00D56D90"/>
  </w:style>
  <w:style w:type="paragraph" w:customStyle="1" w:styleId="2424AEA33DBE4B4B958012414C7EB949">
    <w:name w:val="2424AEA33DBE4B4B958012414C7EB949"/>
    <w:rsid w:val="00D56D90"/>
  </w:style>
  <w:style w:type="paragraph" w:customStyle="1" w:styleId="2D1020C6F1894C51B550D1E4E6B6AE8E">
    <w:name w:val="2D1020C6F1894C51B550D1E4E6B6AE8E"/>
    <w:rsid w:val="00D56D90"/>
  </w:style>
  <w:style w:type="paragraph" w:customStyle="1" w:styleId="8E84DA5B928B4E558F2269CBF3B62D80">
    <w:name w:val="8E84DA5B928B4E558F2269CBF3B62D80"/>
    <w:rsid w:val="00D56D90"/>
  </w:style>
  <w:style w:type="paragraph" w:customStyle="1" w:styleId="D0CDEA136D1446498024183551EA3554">
    <w:name w:val="D0CDEA136D1446498024183551EA3554"/>
    <w:rsid w:val="00D56D90"/>
  </w:style>
  <w:style w:type="paragraph" w:customStyle="1" w:styleId="93CA02271F8D400B9E198C9AC07083DC">
    <w:name w:val="93CA02271F8D400B9E198C9AC07083DC"/>
    <w:rsid w:val="00D56D90"/>
  </w:style>
  <w:style w:type="paragraph" w:customStyle="1" w:styleId="F2EE2E5BED8648D2B307FCA40BA086F3">
    <w:name w:val="F2EE2E5BED8648D2B307FCA40BA086F3"/>
    <w:rsid w:val="00D56D90"/>
  </w:style>
  <w:style w:type="paragraph" w:customStyle="1" w:styleId="33AF823862D142DE92E21F995A266DC8">
    <w:name w:val="33AF823862D142DE92E21F995A266DC8"/>
    <w:rsid w:val="00D56D90"/>
  </w:style>
  <w:style w:type="paragraph" w:customStyle="1" w:styleId="B7B7AFD1D7DE4357AECF08B6460DC3D7">
    <w:name w:val="B7B7AFD1D7DE4357AECF08B6460DC3D7"/>
    <w:rsid w:val="00D56D90"/>
  </w:style>
  <w:style w:type="paragraph" w:customStyle="1" w:styleId="2FDC49EA00A9453390B3AE0E958AE40B">
    <w:name w:val="2FDC49EA00A9453390B3AE0E958AE40B"/>
    <w:rsid w:val="00D56D90"/>
  </w:style>
  <w:style w:type="paragraph" w:customStyle="1" w:styleId="EC79AA79A3494A129F52F032E96BEDB8">
    <w:name w:val="EC79AA79A3494A129F52F032E96BEDB8"/>
    <w:rsid w:val="00D56D90"/>
  </w:style>
  <w:style w:type="paragraph" w:customStyle="1" w:styleId="9A029C42B70F4A7FAF4FA5479ACAD3A8">
    <w:name w:val="9A029C42B70F4A7FAF4FA5479ACAD3A8"/>
    <w:rsid w:val="00D56D90"/>
  </w:style>
  <w:style w:type="paragraph" w:customStyle="1" w:styleId="75C461B3393D4A22AAC1E5EC1CE7F5DD">
    <w:name w:val="75C461B3393D4A22AAC1E5EC1CE7F5DD"/>
    <w:rsid w:val="00D56D90"/>
  </w:style>
  <w:style w:type="paragraph" w:customStyle="1" w:styleId="2221794DD0E446F3BFBE0391B2C49728">
    <w:name w:val="2221794DD0E446F3BFBE0391B2C49728"/>
    <w:rsid w:val="00D56D90"/>
  </w:style>
  <w:style w:type="paragraph" w:customStyle="1" w:styleId="23B7821ADA1447F5BB5C9713FF05FA31">
    <w:name w:val="23B7821ADA1447F5BB5C9713FF05FA31"/>
    <w:rsid w:val="00D56D90"/>
  </w:style>
  <w:style w:type="paragraph" w:customStyle="1" w:styleId="5F0C2D36BD3946F6B9E7311AC34EA23C">
    <w:name w:val="5F0C2D36BD3946F6B9E7311AC34EA23C"/>
    <w:rsid w:val="00D56D90"/>
  </w:style>
  <w:style w:type="paragraph" w:customStyle="1" w:styleId="39FC2325930B439E81021E1CE341D06A">
    <w:name w:val="39FC2325930B439E81021E1CE341D06A"/>
    <w:rsid w:val="00D56D90"/>
  </w:style>
  <w:style w:type="paragraph" w:customStyle="1" w:styleId="1DC3504CE4F64B6493ECAE73D3627870">
    <w:name w:val="1DC3504CE4F64B6493ECAE73D3627870"/>
    <w:rsid w:val="00D56D90"/>
  </w:style>
  <w:style w:type="paragraph" w:customStyle="1" w:styleId="43BFBDD987784228B85FA1FB5E229457">
    <w:name w:val="43BFBDD987784228B85FA1FB5E229457"/>
    <w:rsid w:val="00D56D90"/>
  </w:style>
  <w:style w:type="paragraph" w:customStyle="1" w:styleId="0C9BD110249A443F988D27DABBC751E0">
    <w:name w:val="0C9BD110249A443F988D27DABBC751E0"/>
    <w:rsid w:val="00D56D90"/>
  </w:style>
  <w:style w:type="paragraph" w:customStyle="1" w:styleId="59A0DDB677474BF9ADAD34B6C7C0C2EC">
    <w:name w:val="59A0DDB677474BF9ADAD34B6C7C0C2EC"/>
    <w:rsid w:val="00D56D90"/>
  </w:style>
  <w:style w:type="paragraph" w:customStyle="1" w:styleId="10AA999D74F84F31AA036AF1911DE657">
    <w:name w:val="10AA999D74F84F31AA036AF1911DE657"/>
    <w:rsid w:val="00D56D90"/>
  </w:style>
  <w:style w:type="paragraph" w:customStyle="1" w:styleId="9F4059F7C8D1424DB970BCD4B2D0CA06">
    <w:name w:val="9F4059F7C8D1424DB970BCD4B2D0CA06"/>
    <w:rsid w:val="00D56D90"/>
  </w:style>
  <w:style w:type="paragraph" w:customStyle="1" w:styleId="E5594B8D67684DA2848A4F9C942BAF46">
    <w:name w:val="E5594B8D67684DA2848A4F9C942BAF46"/>
    <w:rsid w:val="00D56D90"/>
  </w:style>
  <w:style w:type="paragraph" w:customStyle="1" w:styleId="95D49CEE468F42A5A9F3A17DF5855DF4">
    <w:name w:val="95D49CEE468F42A5A9F3A17DF5855DF4"/>
    <w:rsid w:val="00D56D90"/>
  </w:style>
  <w:style w:type="paragraph" w:customStyle="1" w:styleId="3A1B60AC1E4E46E0833D2C09C0B7923C">
    <w:name w:val="3A1B60AC1E4E46E0833D2C09C0B7923C"/>
    <w:rsid w:val="00D56D90"/>
  </w:style>
  <w:style w:type="paragraph" w:customStyle="1" w:styleId="930C6EA54D8A4F58913F1F48500D148A">
    <w:name w:val="930C6EA54D8A4F58913F1F48500D148A"/>
    <w:rsid w:val="00D56D90"/>
  </w:style>
  <w:style w:type="paragraph" w:customStyle="1" w:styleId="967C1B0A8B4A4A43BBC2659F9A5D3118">
    <w:name w:val="967C1B0A8B4A4A43BBC2659F9A5D3118"/>
    <w:rsid w:val="00D56D90"/>
  </w:style>
  <w:style w:type="paragraph" w:customStyle="1" w:styleId="D163EB06FC1B4FD78F7AD921EF12FBD0">
    <w:name w:val="D163EB06FC1B4FD78F7AD921EF12FBD0"/>
    <w:rsid w:val="00D56D90"/>
  </w:style>
  <w:style w:type="paragraph" w:customStyle="1" w:styleId="E2F7E9EB687F4028993C799F1149987D">
    <w:name w:val="E2F7E9EB687F4028993C799F1149987D"/>
    <w:rsid w:val="00D56D90"/>
  </w:style>
  <w:style w:type="paragraph" w:customStyle="1" w:styleId="F9A958839C03490C9A254C9F0D03B09E">
    <w:name w:val="F9A958839C03490C9A254C9F0D03B09E"/>
    <w:rsid w:val="00D56D90"/>
  </w:style>
  <w:style w:type="paragraph" w:customStyle="1" w:styleId="56BD3DAC43124BB280E6D201003F7FD3">
    <w:name w:val="56BD3DAC43124BB280E6D201003F7FD3"/>
    <w:rsid w:val="00D56D90"/>
  </w:style>
  <w:style w:type="paragraph" w:customStyle="1" w:styleId="5C9FC142BED143CCAF9EF794E1819607">
    <w:name w:val="5C9FC142BED143CCAF9EF794E1819607"/>
    <w:rsid w:val="00D56D90"/>
  </w:style>
  <w:style w:type="paragraph" w:customStyle="1" w:styleId="4E5F28F5F6E34DF09C320EA133F845A8">
    <w:name w:val="4E5F28F5F6E34DF09C320EA133F845A8"/>
    <w:rsid w:val="00D56D90"/>
  </w:style>
  <w:style w:type="paragraph" w:customStyle="1" w:styleId="3E4936CF8F8B443583DA0003A76AE120">
    <w:name w:val="3E4936CF8F8B443583DA0003A76AE120"/>
    <w:rsid w:val="00D56D90"/>
  </w:style>
  <w:style w:type="paragraph" w:customStyle="1" w:styleId="39F45FE9B7FF47E1B286705F2D97B3A7">
    <w:name w:val="39F45FE9B7FF47E1B286705F2D97B3A7"/>
    <w:rsid w:val="00D56D90"/>
  </w:style>
  <w:style w:type="paragraph" w:customStyle="1" w:styleId="9BE28EEE53684BB8839E2ABCB20BD323">
    <w:name w:val="9BE28EEE53684BB8839E2ABCB20BD323"/>
    <w:rsid w:val="00D56D90"/>
  </w:style>
  <w:style w:type="paragraph" w:customStyle="1" w:styleId="F30156B5CED443C087A9E373C2AF7B75">
    <w:name w:val="F30156B5CED443C087A9E373C2AF7B75"/>
    <w:rsid w:val="00D56D90"/>
  </w:style>
  <w:style w:type="paragraph" w:customStyle="1" w:styleId="AD7472E461D94C9199C80DB7A404F56E">
    <w:name w:val="AD7472E461D94C9199C80DB7A404F56E"/>
    <w:rsid w:val="00D56D90"/>
  </w:style>
  <w:style w:type="paragraph" w:customStyle="1" w:styleId="D2FDB2F5282249F792F124222538CD28">
    <w:name w:val="D2FDB2F5282249F792F124222538CD28"/>
    <w:rsid w:val="00D56D90"/>
  </w:style>
  <w:style w:type="paragraph" w:customStyle="1" w:styleId="AA5F679E8EC04E10A0765098DC9ACD42">
    <w:name w:val="AA5F679E8EC04E10A0765098DC9ACD42"/>
    <w:rsid w:val="00D56D90"/>
  </w:style>
  <w:style w:type="paragraph" w:customStyle="1" w:styleId="CACF8062F20849059C628CEA5D2F3034">
    <w:name w:val="CACF8062F20849059C628CEA5D2F3034"/>
    <w:rsid w:val="00D56D90"/>
  </w:style>
  <w:style w:type="paragraph" w:customStyle="1" w:styleId="1EC7EA3350E14ED48A3653B977A564DF">
    <w:name w:val="1EC7EA3350E14ED48A3653B977A564DF"/>
    <w:rsid w:val="00D56D90"/>
  </w:style>
  <w:style w:type="paragraph" w:customStyle="1" w:styleId="C8CE796171B14398B12523384AB70188">
    <w:name w:val="C8CE796171B14398B12523384AB70188"/>
    <w:rsid w:val="00D56D90"/>
  </w:style>
  <w:style w:type="paragraph" w:customStyle="1" w:styleId="32151492604744918A63E95C210A845F">
    <w:name w:val="32151492604744918A63E95C210A845F"/>
    <w:rsid w:val="00D56D90"/>
  </w:style>
  <w:style w:type="paragraph" w:customStyle="1" w:styleId="52C8EB5DBB5D49409CBF54EEFFF9210E">
    <w:name w:val="52C8EB5DBB5D49409CBF54EEFFF9210E"/>
    <w:rsid w:val="00D56D90"/>
  </w:style>
  <w:style w:type="paragraph" w:customStyle="1" w:styleId="083CEF14B2FE4BAFA0F697F2DFD93D84">
    <w:name w:val="083CEF14B2FE4BAFA0F697F2DFD93D84"/>
    <w:rsid w:val="00D56D90"/>
  </w:style>
  <w:style w:type="paragraph" w:customStyle="1" w:styleId="681B8283916A4FF7A8B6A0A9B5BE715A">
    <w:name w:val="681B8283916A4FF7A8B6A0A9B5BE715A"/>
    <w:rsid w:val="00D56D90"/>
  </w:style>
  <w:style w:type="paragraph" w:customStyle="1" w:styleId="6E31300B53874704B6D6F843CEB11B36">
    <w:name w:val="6E31300B53874704B6D6F843CEB11B36"/>
    <w:rsid w:val="00D56D90"/>
  </w:style>
  <w:style w:type="paragraph" w:customStyle="1" w:styleId="CC7E965F89404118B8B90469CAC46070">
    <w:name w:val="CC7E965F89404118B8B90469CAC46070"/>
    <w:rsid w:val="00D56D90"/>
  </w:style>
  <w:style w:type="paragraph" w:customStyle="1" w:styleId="A824EA690BC343BDB0A65F90930EEDF4">
    <w:name w:val="A824EA690BC343BDB0A65F90930EEDF4"/>
    <w:rsid w:val="00D56D90"/>
  </w:style>
  <w:style w:type="paragraph" w:customStyle="1" w:styleId="C7CCF9A19E1B4B4D9E80B9996A4BB327">
    <w:name w:val="C7CCF9A19E1B4B4D9E80B9996A4BB327"/>
    <w:rsid w:val="00D56D90"/>
  </w:style>
  <w:style w:type="paragraph" w:customStyle="1" w:styleId="18BAF2681F6E41BA963A28E20CA6DB6D">
    <w:name w:val="18BAF2681F6E41BA963A28E20CA6DB6D"/>
    <w:rsid w:val="00D56D90"/>
  </w:style>
  <w:style w:type="paragraph" w:customStyle="1" w:styleId="96BC0BCBFCFE459D949A7AA60140E2F8">
    <w:name w:val="96BC0BCBFCFE459D949A7AA60140E2F8"/>
    <w:rsid w:val="00D56D90"/>
  </w:style>
  <w:style w:type="paragraph" w:customStyle="1" w:styleId="5F58C8DBE92243DFBE73251E2BE004DF">
    <w:name w:val="5F58C8DBE92243DFBE73251E2BE004DF"/>
    <w:rsid w:val="00D56D90"/>
  </w:style>
  <w:style w:type="paragraph" w:customStyle="1" w:styleId="4205438B63174C46884D22B98480225B">
    <w:name w:val="4205438B63174C46884D22B98480225B"/>
    <w:rsid w:val="00D56D90"/>
  </w:style>
  <w:style w:type="paragraph" w:customStyle="1" w:styleId="6AC3E046A4CF416DA7EBE1E1FCCB16C3">
    <w:name w:val="6AC3E046A4CF416DA7EBE1E1FCCB16C3"/>
    <w:rsid w:val="00D56D90"/>
  </w:style>
  <w:style w:type="paragraph" w:customStyle="1" w:styleId="E81A8A5BB6DA4F8CA4FFE3366C81510F">
    <w:name w:val="E81A8A5BB6DA4F8CA4FFE3366C81510F"/>
    <w:rsid w:val="00D56D90"/>
  </w:style>
  <w:style w:type="paragraph" w:customStyle="1" w:styleId="EB2A136EC35942EE8D68A14A1DC03944">
    <w:name w:val="EB2A136EC35942EE8D68A14A1DC03944"/>
    <w:rsid w:val="00D56D90"/>
  </w:style>
  <w:style w:type="paragraph" w:customStyle="1" w:styleId="EB40D9AC7D4E490CABAF7030C1B6A530">
    <w:name w:val="EB40D9AC7D4E490CABAF7030C1B6A530"/>
    <w:rsid w:val="00D56D90"/>
  </w:style>
  <w:style w:type="paragraph" w:customStyle="1" w:styleId="FE770A5405DF4FD6816A9C78625AFA36">
    <w:name w:val="FE770A5405DF4FD6816A9C78625AFA36"/>
    <w:rsid w:val="00D56D90"/>
  </w:style>
  <w:style w:type="paragraph" w:customStyle="1" w:styleId="D5760AD3BC0143318FCAA8235805B720">
    <w:name w:val="D5760AD3BC0143318FCAA8235805B720"/>
    <w:rsid w:val="00D56D90"/>
  </w:style>
  <w:style w:type="paragraph" w:customStyle="1" w:styleId="939D0D3AF0524782B77A3E0B462FFFD6">
    <w:name w:val="939D0D3AF0524782B77A3E0B462FFFD6"/>
    <w:rsid w:val="00D56D90"/>
  </w:style>
  <w:style w:type="paragraph" w:customStyle="1" w:styleId="6CE7D9188B954FF9999C4B31C9E833D6">
    <w:name w:val="6CE7D9188B954FF9999C4B31C9E833D6"/>
    <w:rsid w:val="00D56D90"/>
  </w:style>
  <w:style w:type="paragraph" w:customStyle="1" w:styleId="14E80B4BF3DC4FB2BD529A68D3D7BBAE">
    <w:name w:val="14E80B4BF3DC4FB2BD529A68D3D7BBAE"/>
    <w:rsid w:val="00D56D90"/>
  </w:style>
  <w:style w:type="paragraph" w:customStyle="1" w:styleId="51336F3E61A84677A86793294E3F0429">
    <w:name w:val="51336F3E61A84677A86793294E3F0429"/>
    <w:rsid w:val="00D56D90"/>
  </w:style>
  <w:style w:type="paragraph" w:customStyle="1" w:styleId="113CDD58152A4F6BB3B10AFA851E288C">
    <w:name w:val="113CDD58152A4F6BB3B10AFA851E288C"/>
    <w:rsid w:val="00D56D90"/>
  </w:style>
  <w:style w:type="paragraph" w:customStyle="1" w:styleId="4EB38ADDE9294DE3AD9D6E9301AE965A">
    <w:name w:val="4EB38ADDE9294DE3AD9D6E9301AE965A"/>
    <w:rsid w:val="00D56D90"/>
  </w:style>
  <w:style w:type="paragraph" w:customStyle="1" w:styleId="90FB9A00725442D88FE7B3A757D822BE">
    <w:name w:val="90FB9A00725442D88FE7B3A757D822BE"/>
    <w:rsid w:val="00D56D90"/>
  </w:style>
  <w:style w:type="paragraph" w:customStyle="1" w:styleId="CBDABC73CB984C80878C05E27E43EC1A">
    <w:name w:val="CBDABC73CB984C80878C05E27E43EC1A"/>
    <w:rsid w:val="00D56D90"/>
  </w:style>
  <w:style w:type="paragraph" w:customStyle="1" w:styleId="74CC7D4A00BA47A1A92BD40B7C71BD67">
    <w:name w:val="74CC7D4A00BA47A1A92BD40B7C71BD67"/>
    <w:rsid w:val="00D56D90"/>
  </w:style>
  <w:style w:type="paragraph" w:customStyle="1" w:styleId="67A09607AE044A5AB926A6ED59C28938">
    <w:name w:val="67A09607AE044A5AB926A6ED59C28938"/>
    <w:rsid w:val="00D56D90"/>
  </w:style>
  <w:style w:type="paragraph" w:customStyle="1" w:styleId="C924CC4AFE404FC9AF2E7458CAF8F228">
    <w:name w:val="C924CC4AFE404FC9AF2E7458CAF8F228"/>
    <w:rsid w:val="00D56D90"/>
  </w:style>
  <w:style w:type="paragraph" w:customStyle="1" w:styleId="EE211AD2F1A44809BB9B0DE6FAAEAD2D">
    <w:name w:val="EE211AD2F1A44809BB9B0DE6FAAEAD2D"/>
    <w:rsid w:val="00D56D90"/>
  </w:style>
  <w:style w:type="paragraph" w:customStyle="1" w:styleId="8CE580E8673344608BF559B756CABD83">
    <w:name w:val="8CE580E8673344608BF559B756CABD83"/>
    <w:rsid w:val="00D56D90"/>
  </w:style>
  <w:style w:type="paragraph" w:customStyle="1" w:styleId="363A7C53453148D7BA5A4AED87E4C6B9">
    <w:name w:val="363A7C53453148D7BA5A4AED87E4C6B9"/>
    <w:rsid w:val="00D56D90"/>
  </w:style>
  <w:style w:type="paragraph" w:customStyle="1" w:styleId="F0AF83B448204193B1F837F006612074">
    <w:name w:val="F0AF83B448204193B1F837F006612074"/>
    <w:rsid w:val="00D56D90"/>
  </w:style>
  <w:style w:type="paragraph" w:customStyle="1" w:styleId="F8DC55AC3A174C539FF45CFE81530E21">
    <w:name w:val="F8DC55AC3A174C539FF45CFE81530E21"/>
    <w:rsid w:val="00D56D90"/>
  </w:style>
  <w:style w:type="paragraph" w:customStyle="1" w:styleId="645A608FE19C4DF5B167BCF95D4D4D84">
    <w:name w:val="645A608FE19C4DF5B167BCF95D4D4D84"/>
    <w:rsid w:val="00D56D90"/>
  </w:style>
  <w:style w:type="paragraph" w:customStyle="1" w:styleId="FBF1CCB178B04FB1BDF6C6362813D8FB">
    <w:name w:val="FBF1CCB178B04FB1BDF6C6362813D8FB"/>
    <w:rsid w:val="00D56D90"/>
  </w:style>
  <w:style w:type="paragraph" w:customStyle="1" w:styleId="FAE3256ED5134A6BBE265927BF1E332D">
    <w:name w:val="FAE3256ED5134A6BBE265927BF1E332D"/>
    <w:rsid w:val="00D56D90"/>
  </w:style>
  <w:style w:type="paragraph" w:customStyle="1" w:styleId="F704892B2F21433AAE533904AEAAD5B8">
    <w:name w:val="F704892B2F21433AAE533904AEAAD5B8"/>
    <w:rsid w:val="00D56D90"/>
  </w:style>
  <w:style w:type="paragraph" w:customStyle="1" w:styleId="23FDE552E2534F26927FB0442415A3F9">
    <w:name w:val="23FDE552E2534F26927FB0442415A3F9"/>
    <w:rsid w:val="00D56D90"/>
  </w:style>
  <w:style w:type="paragraph" w:customStyle="1" w:styleId="B8B60003C0D3460FAF78518B57597816">
    <w:name w:val="B8B60003C0D3460FAF78518B57597816"/>
    <w:rsid w:val="00D56D90"/>
  </w:style>
  <w:style w:type="paragraph" w:customStyle="1" w:styleId="202CCBB9CB5A41BABFC1AA553D987239">
    <w:name w:val="202CCBB9CB5A41BABFC1AA553D987239"/>
    <w:rsid w:val="00D56D90"/>
  </w:style>
  <w:style w:type="paragraph" w:customStyle="1" w:styleId="5273F19875154B90BE3B60AE53AD6E26">
    <w:name w:val="5273F19875154B90BE3B60AE53AD6E26"/>
    <w:rsid w:val="00D56D90"/>
  </w:style>
  <w:style w:type="paragraph" w:customStyle="1" w:styleId="1D5C2789AEF34D359975D07F19F9B83A">
    <w:name w:val="1D5C2789AEF34D359975D07F19F9B83A"/>
    <w:rsid w:val="00D56D90"/>
  </w:style>
  <w:style w:type="paragraph" w:customStyle="1" w:styleId="686FF76DB3C2436EB7FB413A103C1350">
    <w:name w:val="686FF76DB3C2436EB7FB413A103C1350"/>
    <w:rsid w:val="00D56D90"/>
  </w:style>
  <w:style w:type="paragraph" w:customStyle="1" w:styleId="4B0333BA30AA4AEE9AA617BEB64A28F2">
    <w:name w:val="4B0333BA30AA4AEE9AA617BEB64A28F2"/>
    <w:rsid w:val="00D56D90"/>
  </w:style>
  <w:style w:type="paragraph" w:customStyle="1" w:styleId="E03805FA1E004947BD7CAA2045911CF8">
    <w:name w:val="E03805FA1E004947BD7CAA2045911CF8"/>
    <w:rsid w:val="00D56D90"/>
  </w:style>
  <w:style w:type="paragraph" w:customStyle="1" w:styleId="1411C980430142C68AD4D8860475176B">
    <w:name w:val="1411C980430142C68AD4D8860475176B"/>
    <w:rsid w:val="00D56D90"/>
  </w:style>
  <w:style w:type="paragraph" w:customStyle="1" w:styleId="E60C6CA1AC1845AD8BFDE51DF29725CC">
    <w:name w:val="E60C6CA1AC1845AD8BFDE51DF29725CC"/>
    <w:rsid w:val="00D56D90"/>
  </w:style>
  <w:style w:type="paragraph" w:customStyle="1" w:styleId="34D6A255DB1B4AB8B4C5454F0190F25C">
    <w:name w:val="34D6A255DB1B4AB8B4C5454F0190F25C"/>
    <w:rsid w:val="00D56D90"/>
  </w:style>
  <w:style w:type="paragraph" w:customStyle="1" w:styleId="C74D76049DEF4DECBEE0DEC0D35A9A4B">
    <w:name w:val="C74D76049DEF4DECBEE0DEC0D35A9A4B"/>
    <w:rsid w:val="00D56D90"/>
  </w:style>
  <w:style w:type="paragraph" w:customStyle="1" w:styleId="537C3B03D6F24D259DFF0B1696CA8AEB">
    <w:name w:val="537C3B03D6F24D259DFF0B1696CA8AEB"/>
    <w:rsid w:val="00D56D90"/>
  </w:style>
  <w:style w:type="paragraph" w:customStyle="1" w:styleId="96847FE4592B400A83699ACA9CA25D95">
    <w:name w:val="96847FE4592B400A83699ACA9CA25D95"/>
    <w:rsid w:val="00D56D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Essential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68E8C5-126C-4F64-8B94-7B7308E11C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CD26E-9D7C-4435-B9F2-8BC123FE93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Poročilo (oblika »Osnovno«)</Template>
  <TotalTime>3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STORITVE S PODROČJA ODPADNIH VOD</vt:lpstr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STORITVE S PODROČJA ODPADNIH VOD</dc:title>
  <dc:subject>DOKUMENTACIJA V ZVEZI Z ODDAJO JAVNEGA NAROČILA</dc:subject>
  <dc:creator>Tanja</dc:creator>
  <cp:keywords/>
  <cp:lastModifiedBy>tanja.vintar@komunala-slb.si</cp:lastModifiedBy>
  <cp:revision>5</cp:revision>
  <cp:lastPrinted>2023-01-23T13:31:00Z</cp:lastPrinted>
  <dcterms:created xsi:type="dcterms:W3CDTF">2026-02-03T08:18:00Z</dcterms:created>
  <dcterms:modified xsi:type="dcterms:W3CDTF">2026-02-03T08:46:00Z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TC018408409991</vt:lpwstr>
  </property>
</Properties>
</file>